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2DE06BDB"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61643B1A"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Heading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xml:space="preserve">, </w:t>
      </w:r>
      <w:proofErr w:type="gramStart"/>
      <w:r>
        <w:t>i.e.</w:t>
      </w:r>
      <w:proofErr w:type="gramEnd"/>
      <w:r>
        <w:t xml:space="preserv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xml:space="preserve">, </w:t>
      </w:r>
      <w:proofErr w:type="gramStart"/>
      <w:r w:rsidR="008F2E4B">
        <w:t>i.e.</w:t>
      </w:r>
      <w:proofErr w:type="gramEnd"/>
      <w:r w:rsidR="008F2E4B">
        <w:t xml:space="preserv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0" w:name="OLE_LINK1"/>
      <w:r>
        <w:rPr>
          <w:rFonts w:hint="eastAsia"/>
          <w:lang w:eastAsia="zh-CN"/>
        </w:rPr>
        <w:t>T</w:t>
      </w:r>
      <w:r>
        <w:rPr>
          <w:lang w:eastAsia="zh-CN"/>
        </w:rPr>
        <w:t>able 1 Evaluated based on the NAS based solution vs DCAF/AF based solution</w:t>
      </w:r>
      <w:bookmarkEnd w:id="0"/>
    </w:p>
    <w:tbl>
      <w:tblPr>
        <w:tblStyle w:val="TableGrid"/>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8B82A95"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3D27B83B" w14:textId="5300FA68" w:rsidR="00990F5A" w:rsidRPr="0038035C" w:rsidRDefault="00990F5A" w:rsidP="00930E93">
            <w:pPr>
              <w:rPr>
                <w:sz w:val="15"/>
                <w:szCs w:val="15"/>
                <w:lang w:eastAsia="zh-CN"/>
              </w:rPr>
            </w:pPr>
            <w:r>
              <w:rPr>
                <w:sz w:val="15"/>
                <w:szCs w:val="15"/>
                <w:lang w:eastAsia="zh-CN"/>
              </w:rPr>
              <w:t>Reuse the existing DCAF capability as much as possible to support network exposure to UE.</w:t>
            </w:r>
          </w:p>
        </w:tc>
        <w:tc>
          <w:tcPr>
            <w:tcW w:w="1417" w:type="dxa"/>
          </w:tcPr>
          <w:p w14:paraId="2B7DFEE6" w14:textId="7FAA3462" w:rsidR="009547D6" w:rsidRPr="0038035C" w:rsidRDefault="006E1EEC" w:rsidP="00930E93">
            <w:pPr>
              <w:rPr>
                <w:sz w:val="15"/>
                <w:szCs w:val="15"/>
                <w:lang w:eastAsia="zh-CN"/>
              </w:rPr>
            </w:pPr>
            <w:r>
              <w:rPr>
                <w:sz w:val="15"/>
                <w:szCs w:val="15"/>
                <w:lang w:eastAsia="zh-CN"/>
              </w:rPr>
              <w:t xml:space="preserve">New user </w:t>
            </w:r>
            <w:proofErr w:type="gramStart"/>
            <w:r>
              <w:rPr>
                <w:sz w:val="15"/>
                <w:szCs w:val="15"/>
                <w:lang w:eastAsia="zh-CN"/>
              </w:rPr>
              <w:t>plane</w:t>
            </w:r>
            <w:r w:rsidR="005D7AF2">
              <w:rPr>
                <w:sz w:val="15"/>
                <w:szCs w:val="15"/>
                <w:lang w:eastAsia="zh-CN"/>
              </w:rPr>
              <w:t xml:space="preserve"> </w:t>
            </w:r>
            <w:r>
              <w:rPr>
                <w:sz w:val="15"/>
                <w:szCs w:val="15"/>
                <w:lang w:eastAsia="zh-CN"/>
              </w:rPr>
              <w:t>based</w:t>
            </w:r>
            <w:proofErr w:type="gramEnd"/>
            <w:r>
              <w:rPr>
                <w:sz w:val="15"/>
                <w:szCs w:val="15"/>
                <w:lang w:eastAsia="zh-CN"/>
              </w:rPr>
              <w:t xml:space="preserve">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w:t>
            </w:r>
            <w:proofErr w:type="gramStart"/>
            <w:r w:rsidR="009547D6">
              <w:rPr>
                <w:sz w:val="15"/>
                <w:szCs w:val="15"/>
                <w:lang w:eastAsia="zh-CN"/>
              </w:rPr>
              <w:t>plane based</w:t>
            </w:r>
            <w:proofErr w:type="gramEnd"/>
            <w:r w:rsidR="009547D6">
              <w:rPr>
                <w:sz w:val="15"/>
                <w:szCs w:val="15"/>
                <w:lang w:eastAsia="zh-CN"/>
              </w:rPr>
              <w:t xml:space="preserve">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the NWDAF to the UE. The UE can enable </w:t>
            </w:r>
            <w:r w:rsidRPr="0038035C">
              <w:rPr>
                <w:sz w:val="15"/>
                <w:szCs w:val="15"/>
              </w:rPr>
              <w:lastRenderedPageBreak/>
              <w:t>analytics information exposure to UE during PDU Session Establishment procedure and PDU Session Modification procedure which will impact these two procedures.</w:t>
            </w:r>
          </w:p>
        </w:tc>
        <w:tc>
          <w:tcPr>
            <w:tcW w:w="1880" w:type="dxa"/>
          </w:tcPr>
          <w:p w14:paraId="5CBB3EFF" w14:textId="28F84C3A" w:rsidR="0038035C" w:rsidRPr="0038035C" w:rsidRDefault="0038035C" w:rsidP="00930E93">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w:t>
            </w:r>
            <w:r w:rsidR="006E1EEC">
              <w:rPr>
                <w:sz w:val="15"/>
                <w:szCs w:val="15"/>
                <w:lang w:eastAsia="zh-CN"/>
              </w:rPr>
              <w:lastRenderedPageBreak/>
              <w:t>built-in NAS security</w:t>
            </w:r>
            <w:r w:rsidRPr="00922A1A">
              <w:rPr>
                <w:sz w:val="15"/>
                <w:szCs w:val="15"/>
                <w:lang w:eastAsia="zh-CN"/>
              </w:rPr>
              <w:t>.</w:t>
            </w:r>
          </w:p>
        </w:tc>
        <w:tc>
          <w:tcPr>
            <w:tcW w:w="1417" w:type="dxa"/>
          </w:tcPr>
          <w:p w14:paraId="2C496070" w14:textId="7C082395" w:rsidR="0038035C" w:rsidRPr="0038035C" w:rsidRDefault="00EB2CC5" w:rsidP="00930E93">
            <w:pPr>
              <w:rPr>
                <w:sz w:val="15"/>
                <w:szCs w:val="15"/>
                <w:lang w:eastAsia="zh-CN"/>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during PDU Session </w:t>
            </w:r>
            <w:r w:rsidRPr="0038035C">
              <w:rPr>
                <w:sz w:val="15"/>
                <w:szCs w:val="15"/>
              </w:rPr>
              <w:lastRenderedPageBreak/>
              <w:t>Establishment procedure and PDU Session Modification procedure which will impact these two procedures.</w:t>
            </w: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t>
            </w:r>
            <w:proofErr w:type="spellStart"/>
            <w:r>
              <w:rPr>
                <w:sz w:val="15"/>
                <w:szCs w:val="15"/>
                <w:lang w:eastAsia="zh-CN"/>
              </w:rPr>
              <w:t>w.r.t.</w:t>
            </w:r>
            <w:proofErr w:type="spellEnd"/>
            <w:r>
              <w:rPr>
                <w:sz w:val="15"/>
                <w:szCs w:val="15"/>
                <w:lang w:eastAsia="zh-CN"/>
              </w:rPr>
              <w:t xml:space="preserve">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w:t>
            </w:r>
            <w:proofErr w:type="gramStart"/>
            <w:r w:rsidRPr="0038035C">
              <w:rPr>
                <w:sz w:val="15"/>
                <w:szCs w:val="15"/>
              </w:rPr>
              <w:t>e.g.</w:t>
            </w:r>
            <w:proofErr w:type="gramEnd"/>
            <w:r w:rsidRPr="0038035C">
              <w:rPr>
                <w:sz w:val="15"/>
                <w:szCs w:val="15"/>
              </w:rPr>
              <w:t xml:space="preserve"> DCAF) and request Analytics and/or Event Notification.  And also Based on policy or access to Network Analytics, </w:t>
            </w:r>
            <w:proofErr w:type="gramStart"/>
            <w:r w:rsidRPr="0038035C">
              <w:rPr>
                <w:sz w:val="15"/>
                <w:szCs w:val="15"/>
              </w:rPr>
              <w:t>e.g.</w:t>
            </w:r>
            <w:proofErr w:type="gramEnd"/>
            <w:r w:rsidRPr="0038035C">
              <w:rPr>
                <w:sz w:val="15"/>
                <w:szCs w:val="15"/>
              </w:rPr>
              <w:t xml:space="preserve">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w:t>
            </w:r>
            <w:proofErr w:type="gramStart"/>
            <w:r w:rsidRPr="0038035C">
              <w:rPr>
                <w:sz w:val="15"/>
                <w:szCs w:val="15"/>
                <w:lang w:eastAsia="zh-CN"/>
              </w:rPr>
              <w:t>i.e.</w:t>
            </w:r>
            <w:proofErr w:type="gramEnd"/>
            <w:r w:rsidRPr="0038035C">
              <w:rPr>
                <w:sz w:val="15"/>
                <w:szCs w:val="15"/>
                <w:lang w:eastAsia="zh-CN"/>
              </w:rPr>
              <w:t xml:space="preserv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77777777"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 xml:space="preserve">Carry the same concern as Solution#2 and Solution#4 </w:t>
            </w:r>
            <w:proofErr w:type="spellStart"/>
            <w:r>
              <w:rPr>
                <w:sz w:val="15"/>
                <w:szCs w:val="15"/>
                <w:lang w:eastAsia="zh-CN"/>
              </w:rPr>
              <w:t>w.r.t.</w:t>
            </w:r>
            <w:proofErr w:type="spellEnd"/>
            <w:r>
              <w:rPr>
                <w:sz w:val="15"/>
                <w:szCs w:val="15"/>
                <w:lang w:eastAsia="zh-CN"/>
              </w:rPr>
              <w:t xml:space="preserve">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3D32F60D" w:rsidR="0038035C" w:rsidRPr="00A20100" w:rsidRDefault="0038035C" w:rsidP="00930E93">
            <w:pPr>
              <w:rPr>
                <w:sz w:val="15"/>
                <w:szCs w:val="15"/>
              </w:rPr>
            </w:pPr>
            <w:r w:rsidRPr="00A20100">
              <w:rPr>
                <w:sz w:val="15"/>
                <w:szCs w:val="15"/>
              </w:rPr>
              <w:t>N/A</w:t>
            </w:r>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t>Solution#30</w:t>
            </w:r>
          </w:p>
        </w:tc>
        <w:tc>
          <w:tcPr>
            <w:tcW w:w="1883" w:type="dxa"/>
          </w:tcPr>
          <w:p w14:paraId="78F04A24" w14:textId="49837EE6"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lastRenderedPageBreak/>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7B55CBB0"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03DAA4F9" w:rsidR="0038035C" w:rsidRPr="0038035C" w:rsidRDefault="0038035C" w:rsidP="00523FDF">
            <w:pPr>
              <w:rPr>
                <w:rFonts w:eastAsia="MS Mincho"/>
                <w:sz w:val="15"/>
                <w:szCs w:val="15"/>
              </w:rPr>
            </w:pPr>
            <w:r w:rsidRPr="0038035C">
              <w:rPr>
                <w:rFonts w:eastAsia="MS Mincho"/>
                <w:sz w:val="15"/>
                <w:szCs w:val="15"/>
              </w:rPr>
              <w:t>N/A</w:t>
            </w:r>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5BDCFB6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 xml:space="preserve">Solution #2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246C9DE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106F4AB" w14:textId="5850F12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62E51C3D" w14:textId="23D8132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0A793205" w14:textId="14ABAED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3600C79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25F9D41" w14:textId="2F3589F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20ADDD" w14:textId="5787A3B8"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5BADCD0" w14:textId="200AC0CB"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 xml:space="preserve">The UE may indicate its capability during the Registration procedure by including a new IE, </w:t>
            </w:r>
            <w:proofErr w:type="gramStart"/>
            <w:r w:rsidRPr="0038035C">
              <w:rPr>
                <w:rFonts w:eastAsia="MS Mincho"/>
                <w:sz w:val="15"/>
                <w:szCs w:val="15"/>
              </w:rPr>
              <w:t>e.g.</w:t>
            </w:r>
            <w:proofErr w:type="gramEnd"/>
            <w:r w:rsidRPr="0038035C">
              <w:rPr>
                <w:rFonts w:eastAsia="MS Mincho"/>
                <w:sz w:val="15"/>
                <w:szCs w:val="15"/>
              </w:rPr>
              <w:t xml:space="preserve"> "Network Exposure capability. The UE may also indicate whether it </w:t>
            </w:r>
            <w:proofErr w:type="gramStart"/>
            <w:r w:rsidRPr="0038035C">
              <w:rPr>
                <w:rFonts w:eastAsia="MS Mincho"/>
                <w:sz w:val="15"/>
                <w:szCs w:val="15"/>
              </w:rPr>
              <w:t>is capable of receiving</w:t>
            </w:r>
            <w:proofErr w:type="gramEnd"/>
            <w:r w:rsidRPr="0038035C">
              <w:rPr>
                <w:rFonts w:eastAsia="MS Mincho"/>
                <w:sz w:val="15"/>
                <w:szCs w:val="15"/>
              </w:rPr>
              <w:t xml:space="preserve">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03670A1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CD3468F" w14:textId="1FAF02E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proofErr w:type="gramStart"/>
            <w:r>
              <w:rPr>
                <w:rFonts w:hint="eastAsia"/>
                <w:sz w:val="15"/>
                <w:szCs w:val="15"/>
                <w:lang w:eastAsia="zh-CN"/>
              </w:rPr>
              <w:t>I</w:t>
            </w:r>
            <w:r>
              <w:rPr>
                <w:sz w:val="15"/>
                <w:szCs w:val="15"/>
                <w:lang w:eastAsia="zh-CN"/>
              </w:rPr>
              <w:t>n order to</w:t>
            </w:r>
            <w:proofErr w:type="gramEnd"/>
            <w:r>
              <w:rPr>
                <w:sz w:val="15"/>
                <w:szCs w:val="15"/>
                <w:lang w:eastAsia="zh-CN"/>
              </w:rPr>
              <w:t xml:space="preserve">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t>Solution#8</w:t>
            </w:r>
          </w:p>
        </w:tc>
        <w:tc>
          <w:tcPr>
            <w:tcW w:w="1462" w:type="dxa"/>
          </w:tcPr>
          <w:p w14:paraId="0852CE46" w14:textId="36E526C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 xml:space="preserve">UE and AF make some negotiations in the application layer to determine that 5GC information is required for the UE's local decision on application AI/ML </w:t>
            </w:r>
            <w:r w:rsidRPr="0038035C">
              <w:rPr>
                <w:sz w:val="15"/>
                <w:szCs w:val="15"/>
                <w:lang w:eastAsia="zh-CN"/>
              </w:rPr>
              <w:lastRenderedPageBreak/>
              <w:t>operations and UE allows AF to subscribe the 5GC information on behalf of itself.</w:t>
            </w:r>
          </w:p>
        </w:tc>
        <w:tc>
          <w:tcPr>
            <w:tcW w:w="1355" w:type="dxa"/>
          </w:tcPr>
          <w:p w14:paraId="3F6014C4" w14:textId="436D15DE" w:rsidR="0038035C" w:rsidRPr="0038035C" w:rsidRDefault="0038035C" w:rsidP="00523FDF">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4097B3E" w14:textId="5BAE556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02BF2DC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5B2C897D"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7210A7B" w14:textId="032371B9"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0D4BFF8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3EF9084" w14:textId="0D4699A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3887D638" w14:textId="78E5D35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 xml:space="preserve">The translator can effectively ensure that the core network understands the UE's request </w:t>
            </w:r>
            <w:proofErr w:type="gramStart"/>
            <w:r w:rsidRPr="0038035C">
              <w:rPr>
                <w:sz w:val="15"/>
                <w:szCs w:val="15"/>
                <w:lang w:eastAsia="zh-CN"/>
              </w:rPr>
              <w:t>and also</w:t>
            </w:r>
            <w:proofErr w:type="gramEnd"/>
            <w:r w:rsidRPr="0038035C">
              <w:rPr>
                <w:sz w:val="15"/>
                <w:szCs w:val="15"/>
                <w:lang w:eastAsia="zh-CN"/>
              </w:rPr>
              <w:t xml:space="preserve">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678C682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1CD230AE" w14:textId="57766440"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6A23D94" w14:textId="5FBBF35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92143B6" w14:textId="18C3141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61853CEB" w14:textId="55584487" w:rsidR="00FD221A" w:rsidRPr="00FD221A" w:rsidRDefault="0085533E" w:rsidP="004468FE">
      <w:pPr>
        <w:pStyle w:val="Heading1"/>
        <w:rPr>
          <w:lang w:eastAsia="zh-CN"/>
        </w:rPr>
      </w:pPr>
      <w:r>
        <w:t>7.</w:t>
      </w:r>
      <w:r w:rsidR="00E94CAC">
        <w:t>2</w:t>
      </w:r>
      <w:r>
        <w:tab/>
        <w:t>Key Issue#</w:t>
      </w:r>
      <w:r w:rsidR="00FD221A">
        <w:t>2</w:t>
      </w:r>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TableGrid"/>
        <w:tblW w:w="9634" w:type="dxa"/>
        <w:tblLook w:val="04A0" w:firstRow="1" w:lastRow="0" w:firstColumn="1" w:lastColumn="0" w:noHBand="0" w:noVBand="1"/>
      </w:tblPr>
      <w:tblGrid>
        <w:gridCol w:w="1194"/>
        <w:gridCol w:w="1883"/>
        <w:gridCol w:w="1880"/>
        <w:gridCol w:w="1842"/>
        <w:gridCol w:w="1418"/>
        <w:gridCol w:w="1417"/>
      </w:tblGrid>
      <w:tr w:rsidR="005D7AF2" w:rsidRPr="0038035C" w14:paraId="1F930CCB" w14:textId="77777777" w:rsidTr="005B3567">
        <w:tc>
          <w:tcPr>
            <w:tcW w:w="1194" w:type="dxa"/>
            <w:shd w:val="clear" w:color="auto" w:fill="E5DFEC" w:themeFill="accent4" w:themeFillTint="33"/>
          </w:tcPr>
          <w:p w14:paraId="7CDE15DC" w14:textId="77777777" w:rsidR="005D7AF2" w:rsidRPr="0038035C" w:rsidRDefault="005D7AF2" w:rsidP="005B3567">
            <w:pPr>
              <w:rPr>
                <w:sz w:val="15"/>
                <w:szCs w:val="15"/>
                <w:lang w:eastAsia="zh-CN"/>
              </w:rPr>
            </w:pPr>
            <w:r w:rsidRPr="0038035C">
              <w:rPr>
                <w:sz w:val="15"/>
                <w:szCs w:val="15"/>
              </w:rPr>
              <w:t>Evaluation Criteria</w:t>
            </w:r>
          </w:p>
        </w:tc>
        <w:tc>
          <w:tcPr>
            <w:tcW w:w="1883" w:type="dxa"/>
            <w:shd w:val="clear" w:color="auto" w:fill="E5DFEC" w:themeFill="accent4" w:themeFillTint="33"/>
          </w:tcPr>
          <w:p w14:paraId="6EF989C3" w14:textId="77777777" w:rsidR="005D7AF2" w:rsidRPr="0038035C" w:rsidRDefault="005D7AF2" w:rsidP="005B3567">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NAS based solution to expose network information to UE</w:t>
            </w:r>
          </w:p>
        </w:tc>
        <w:tc>
          <w:tcPr>
            <w:tcW w:w="1880" w:type="dxa"/>
            <w:shd w:val="clear" w:color="auto" w:fill="E5DFEC" w:themeFill="accent4" w:themeFillTint="33"/>
          </w:tcPr>
          <w:p w14:paraId="7626ECF5" w14:textId="77777777" w:rsidR="005D7AF2" w:rsidRPr="0038035C" w:rsidRDefault="005D7AF2" w:rsidP="005B3567">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DCAF/AF based solution to expose network information to UE</w:t>
            </w:r>
          </w:p>
        </w:tc>
        <w:tc>
          <w:tcPr>
            <w:tcW w:w="1842" w:type="dxa"/>
            <w:shd w:val="clear" w:color="auto" w:fill="E5DFEC" w:themeFill="accent4" w:themeFillTint="33"/>
          </w:tcPr>
          <w:p w14:paraId="4E5D5B3B" w14:textId="77777777" w:rsidR="005D7AF2" w:rsidRPr="0038035C" w:rsidRDefault="005D7AF2" w:rsidP="005B3567">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6E81B362" w14:textId="77777777" w:rsidR="005D7AF2" w:rsidRPr="0038035C" w:rsidRDefault="005D7AF2" w:rsidP="005B3567">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00CBA55A" w14:textId="77777777" w:rsidR="005D7AF2" w:rsidRPr="0038035C" w:rsidRDefault="005D7AF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5D7AF2" w:rsidRPr="0038035C" w14:paraId="584BF13F" w14:textId="77777777" w:rsidTr="005B3567">
        <w:tc>
          <w:tcPr>
            <w:tcW w:w="1194" w:type="dxa"/>
            <w:shd w:val="clear" w:color="auto" w:fill="DDD9C3" w:themeFill="background2" w:themeFillShade="E6"/>
          </w:tcPr>
          <w:p w14:paraId="675E89D5" w14:textId="77777777" w:rsidR="005D7AF2" w:rsidRPr="0038035C" w:rsidRDefault="005D7AF2" w:rsidP="005B3567">
            <w:pPr>
              <w:rPr>
                <w:sz w:val="15"/>
                <w:szCs w:val="15"/>
              </w:rPr>
            </w:pPr>
            <w:r w:rsidRPr="0038035C">
              <w:rPr>
                <w:sz w:val="15"/>
                <w:szCs w:val="15"/>
              </w:rPr>
              <w:t>Solution#2</w:t>
            </w:r>
          </w:p>
        </w:tc>
        <w:tc>
          <w:tcPr>
            <w:tcW w:w="1883" w:type="dxa"/>
          </w:tcPr>
          <w:p w14:paraId="30DA9DA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DDF467E"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09A03169" w14:textId="77777777" w:rsidR="005D7AF2" w:rsidRPr="0038035C" w:rsidRDefault="005D7AF2" w:rsidP="005B3567">
            <w:pPr>
              <w:rPr>
                <w:sz w:val="15"/>
                <w:szCs w:val="15"/>
                <w:lang w:eastAsia="zh-CN"/>
              </w:rPr>
            </w:pPr>
            <w:r w:rsidRPr="0038035C">
              <w:rPr>
                <w:sz w:val="15"/>
                <w:szCs w:val="15"/>
                <w:lang w:eastAsia="zh-CN"/>
              </w:rPr>
              <w:t>Only mentioned DCAF based solution.</w:t>
            </w:r>
          </w:p>
        </w:tc>
        <w:tc>
          <w:tcPr>
            <w:tcW w:w="1418" w:type="dxa"/>
          </w:tcPr>
          <w:p w14:paraId="61943041" w14:textId="77777777" w:rsidR="005D7AF2" w:rsidRDefault="005D7AF2" w:rsidP="005B3567">
            <w:pPr>
              <w:rPr>
                <w:sz w:val="15"/>
                <w:szCs w:val="15"/>
                <w:lang w:eastAsia="zh-CN"/>
              </w:rPr>
            </w:pPr>
            <w:r>
              <w:rPr>
                <w:sz w:val="15"/>
                <w:szCs w:val="15"/>
                <w:lang w:eastAsia="zh-CN"/>
              </w:rPr>
              <w:t>No need for 5GS to translate UE’s request as the request is between the UE and the AF communicated at the application layer and hence less complexity for UE to request the information via the AF.</w:t>
            </w:r>
          </w:p>
          <w:p w14:paraId="0D0C26C7" w14:textId="77777777" w:rsidR="005D7AF2" w:rsidRPr="0038035C" w:rsidRDefault="005D7AF2" w:rsidP="005B3567">
            <w:pPr>
              <w:rPr>
                <w:sz w:val="15"/>
                <w:szCs w:val="15"/>
                <w:lang w:eastAsia="zh-CN"/>
              </w:rPr>
            </w:pPr>
            <w:r>
              <w:rPr>
                <w:sz w:val="15"/>
                <w:szCs w:val="15"/>
                <w:lang w:eastAsia="zh-CN"/>
              </w:rPr>
              <w:t xml:space="preserve">Reuse the existing DCAF capability as </w:t>
            </w:r>
            <w:r>
              <w:rPr>
                <w:sz w:val="15"/>
                <w:szCs w:val="15"/>
                <w:lang w:eastAsia="zh-CN"/>
              </w:rPr>
              <w:lastRenderedPageBreak/>
              <w:t>much as possible to support network exposure to UE.</w:t>
            </w:r>
          </w:p>
        </w:tc>
        <w:tc>
          <w:tcPr>
            <w:tcW w:w="1417" w:type="dxa"/>
          </w:tcPr>
          <w:p w14:paraId="263848C2" w14:textId="77777777" w:rsidR="005D7AF2" w:rsidRPr="0038035C" w:rsidRDefault="005D7AF2" w:rsidP="005B3567">
            <w:pPr>
              <w:rPr>
                <w:sz w:val="15"/>
                <w:szCs w:val="15"/>
                <w:lang w:eastAsia="zh-CN"/>
              </w:rPr>
            </w:pPr>
            <w:r>
              <w:rPr>
                <w:sz w:val="15"/>
                <w:szCs w:val="15"/>
                <w:lang w:eastAsia="zh-CN"/>
              </w:rPr>
              <w:lastRenderedPageBreak/>
              <w:t xml:space="preserve">New user </w:t>
            </w:r>
            <w:proofErr w:type="gramStart"/>
            <w:r>
              <w:rPr>
                <w:sz w:val="15"/>
                <w:szCs w:val="15"/>
                <w:lang w:eastAsia="zh-CN"/>
              </w:rPr>
              <w:t>plane based</w:t>
            </w:r>
            <w:proofErr w:type="gramEnd"/>
            <w:r>
              <w:rPr>
                <w:sz w:val="15"/>
                <w:szCs w:val="15"/>
                <w:lang w:eastAsia="zh-CN"/>
              </w:rPr>
              <w:t xml:space="preserve"> approach to support network info exposure to UE and therefore security impact is unknown.  Dependency on SA3 and SA4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tc>
      </w:tr>
      <w:tr w:rsidR="005D7AF2" w:rsidRPr="0038035C" w14:paraId="08AD36DB" w14:textId="77777777" w:rsidTr="005B3567">
        <w:tc>
          <w:tcPr>
            <w:tcW w:w="1194" w:type="dxa"/>
            <w:shd w:val="clear" w:color="auto" w:fill="DDD9C3" w:themeFill="background2" w:themeFillShade="E6"/>
          </w:tcPr>
          <w:p w14:paraId="7472F59F" w14:textId="77777777" w:rsidR="005D7AF2" w:rsidRPr="0038035C" w:rsidRDefault="005D7AF2" w:rsidP="005B3567">
            <w:pPr>
              <w:rPr>
                <w:sz w:val="15"/>
                <w:szCs w:val="15"/>
              </w:rPr>
            </w:pPr>
            <w:r w:rsidRPr="0038035C">
              <w:rPr>
                <w:sz w:val="15"/>
                <w:szCs w:val="15"/>
              </w:rPr>
              <w:t>Solution#3</w:t>
            </w:r>
          </w:p>
        </w:tc>
        <w:tc>
          <w:tcPr>
            <w:tcW w:w="1883" w:type="dxa"/>
          </w:tcPr>
          <w:p w14:paraId="7945B8A3" w14:textId="77777777" w:rsidR="005D7AF2" w:rsidRPr="0038035C" w:rsidRDefault="005D7AF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880" w:type="dxa"/>
          </w:tcPr>
          <w:p w14:paraId="02C94A5E"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7F36A314"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6E1B398A" w14:textId="77777777" w:rsidR="005D7AF2" w:rsidRPr="0038035C" w:rsidRDefault="005D7AF2" w:rsidP="005B3567">
            <w:pPr>
              <w:rPr>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tc>
        <w:tc>
          <w:tcPr>
            <w:tcW w:w="1417" w:type="dxa"/>
          </w:tcPr>
          <w:p w14:paraId="257B5D0B" w14:textId="77777777" w:rsidR="005D7AF2" w:rsidRPr="0038035C" w:rsidRDefault="005D7AF2" w:rsidP="005B3567">
            <w:pPr>
              <w:rPr>
                <w:sz w:val="15"/>
                <w:szCs w:val="15"/>
                <w:lang w:eastAsia="zh-CN"/>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tc>
      </w:tr>
      <w:tr w:rsidR="005D7AF2" w:rsidRPr="0038035C" w14:paraId="462EF670" w14:textId="77777777" w:rsidTr="005B3567">
        <w:tc>
          <w:tcPr>
            <w:tcW w:w="1194" w:type="dxa"/>
            <w:shd w:val="clear" w:color="auto" w:fill="DDD9C3" w:themeFill="background2" w:themeFillShade="E6"/>
          </w:tcPr>
          <w:p w14:paraId="781E2A73" w14:textId="77777777" w:rsidR="005D7AF2" w:rsidRPr="0038035C" w:rsidRDefault="005D7AF2" w:rsidP="005B3567">
            <w:pPr>
              <w:rPr>
                <w:sz w:val="15"/>
                <w:szCs w:val="15"/>
              </w:rPr>
            </w:pPr>
            <w:r w:rsidRPr="0038035C">
              <w:rPr>
                <w:sz w:val="15"/>
                <w:szCs w:val="15"/>
              </w:rPr>
              <w:t>Solution#4</w:t>
            </w:r>
          </w:p>
        </w:tc>
        <w:tc>
          <w:tcPr>
            <w:tcW w:w="1883" w:type="dxa"/>
          </w:tcPr>
          <w:p w14:paraId="384F7524" w14:textId="77777777" w:rsidR="005D7AF2" w:rsidRPr="0038035C" w:rsidRDefault="005D7AF2" w:rsidP="005B3567">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5B4DA731" w14:textId="77777777" w:rsidR="005D7AF2" w:rsidRPr="0038035C" w:rsidRDefault="005D7AF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4D13D6B8" w14:textId="77777777" w:rsidR="005D7AF2" w:rsidRPr="0038035C" w:rsidRDefault="005D7AF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0D213B78" w14:textId="77777777" w:rsidR="005D7AF2" w:rsidRPr="0038035C" w:rsidRDefault="005D7AF2" w:rsidP="005B3567">
            <w:pPr>
              <w:rPr>
                <w:sz w:val="15"/>
                <w:szCs w:val="15"/>
                <w:lang w:eastAsia="zh-CN"/>
              </w:rPr>
            </w:pPr>
            <w:r>
              <w:rPr>
                <w:sz w:val="15"/>
                <w:szCs w:val="15"/>
                <w:lang w:eastAsia="zh-CN"/>
              </w:rPr>
              <w:t>No need for 5GC to translate UE’s request as in Solution#2 and hence less complexity for UE to request the information via the AF</w:t>
            </w:r>
          </w:p>
        </w:tc>
        <w:tc>
          <w:tcPr>
            <w:tcW w:w="1417" w:type="dxa"/>
          </w:tcPr>
          <w:p w14:paraId="4EF33047" w14:textId="77777777" w:rsidR="005D7AF2" w:rsidRDefault="005D7AF2" w:rsidP="005B3567">
            <w:pPr>
              <w:rPr>
                <w:sz w:val="15"/>
                <w:szCs w:val="15"/>
                <w:lang w:eastAsia="zh-CN"/>
              </w:rPr>
            </w:pPr>
            <w:r>
              <w:rPr>
                <w:sz w:val="15"/>
                <w:szCs w:val="15"/>
                <w:lang w:eastAsia="zh-CN"/>
              </w:rPr>
              <w:t>S</w:t>
            </w:r>
            <w:r w:rsidRPr="00EB2CC5">
              <w:rPr>
                <w:sz w:val="15"/>
                <w:szCs w:val="15"/>
                <w:lang w:eastAsia="zh-CN"/>
              </w:rPr>
              <w:t>eparate the request and notify will cause the complex correlation between the request and notif</w:t>
            </w:r>
            <w:r>
              <w:rPr>
                <w:sz w:val="15"/>
                <w:szCs w:val="15"/>
                <w:lang w:eastAsia="zh-CN"/>
              </w:rPr>
              <w:t>ication</w:t>
            </w:r>
            <w:r w:rsidRPr="00EB2CC5">
              <w:rPr>
                <w:sz w:val="15"/>
                <w:szCs w:val="15"/>
                <w:lang w:eastAsia="zh-CN"/>
              </w:rPr>
              <w:t>.</w:t>
            </w:r>
          </w:p>
          <w:p w14:paraId="628FEAC8" w14:textId="77777777" w:rsidR="005D7AF2" w:rsidRPr="0038035C" w:rsidRDefault="005D7AF2" w:rsidP="005B3567">
            <w:pPr>
              <w:rPr>
                <w:sz w:val="15"/>
                <w:szCs w:val="15"/>
                <w:lang w:eastAsia="zh-CN"/>
              </w:rPr>
            </w:pPr>
            <w:r>
              <w:rPr>
                <w:sz w:val="15"/>
                <w:szCs w:val="15"/>
                <w:lang w:eastAsia="zh-CN"/>
              </w:rPr>
              <w:t xml:space="preserve">Carry the same concern as Solution#2 and Solution#3 </w:t>
            </w:r>
            <w:proofErr w:type="spellStart"/>
            <w:r>
              <w:rPr>
                <w:sz w:val="15"/>
                <w:szCs w:val="15"/>
                <w:lang w:eastAsia="zh-CN"/>
              </w:rPr>
              <w:t>w.r.t.</w:t>
            </w:r>
            <w:proofErr w:type="spellEnd"/>
            <w:r>
              <w:rPr>
                <w:sz w:val="15"/>
                <w:szCs w:val="15"/>
                <w:lang w:eastAsia="zh-CN"/>
              </w:rPr>
              <w:t xml:space="preserve"> DCAF and NAS related issues, respectively. </w:t>
            </w:r>
          </w:p>
        </w:tc>
      </w:tr>
      <w:tr w:rsidR="005D7AF2" w:rsidRPr="0038035C" w14:paraId="7CD031FE" w14:textId="77777777" w:rsidTr="005B3567">
        <w:tc>
          <w:tcPr>
            <w:tcW w:w="1194" w:type="dxa"/>
            <w:shd w:val="clear" w:color="auto" w:fill="DDD9C3" w:themeFill="background2" w:themeFillShade="E6"/>
          </w:tcPr>
          <w:p w14:paraId="12B1033A" w14:textId="77777777" w:rsidR="005D7AF2" w:rsidRPr="0038035C" w:rsidRDefault="005D7AF2" w:rsidP="005B3567">
            <w:pPr>
              <w:rPr>
                <w:sz w:val="15"/>
                <w:szCs w:val="15"/>
              </w:rPr>
            </w:pPr>
            <w:r w:rsidRPr="0038035C">
              <w:rPr>
                <w:sz w:val="15"/>
                <w:szCs w:val="15"/>
              </w:rPr>
              <w:t>Solution#5</w:t>
            </w:r>
          </w:p>
        </w:tc>
        <w:tc>
          <w:tcPr>
            <w:tcW w:w="1883" w:type="dxa"/>
          </w:tcPr>
          <w:p w14:paraId="2BD58810" w14:textId="77777777" w:rsidR="005D7AF2" w:rsidRPr="0038035C" w:rsidRDefault="005D7AF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9D185EF" w14:textId="77777777" w:rsidR="005D7AF2" w:rsidRPr="0038035C" w:rsidRDefault="005D7AF2" w:rsidP="005B3567">
            <w:pPr>
              <w:rPr>
                <w:sz w:val="15"/>
                <w:szCs w:val="15"/>
              </w:rPr>
            </w:pPr>
            <w:r w:rsidRPr="0038035C">
              <w:rPr>
                <w:sz w:val="15"/>
                <w:szCs w:val="15"/>
              </w:rPr>
              <w:t>If the information delivery mode indicates the UE may use only "UP" or "Both", the UE may request a PDU Session Establishment to enable connectivity toward an AF (</w:t>
            </w:r>
            <w:proofErr w:type="gramStart"/>
            <w:r w:rsidRPr="0038035C">
              <w:rPr>
                <w:sz w:val="15"/>
                <w:szCs w:val="15"/>
              </w:rPr>
              <w:t>e.g.</w:t>
            </w:r>
            <w:proofErr w:type="gramEnd"/>
            <w:r w:rsidRPr="0038035C">
              <w:rPr>
                <w:sz w:val="15"/>
                <w:szCs w:val="15"/>
              </w:rPr>
              <w:t xml:space="preserve"> DCAF) and request Analytics and/or Event Notification.  And also Based on policy or access to Network Analytics, </w:t>
            </w:r>
            <w:proofErr w:type="gramStart"/>
            <w:r w:rsidRPr="0038035C">
              <w:rPr>
                <w:sz w:val="15"/>
                <w:szCs w:val="15"/>
              </w:rPr>
              <w:t>e.g.</w:t>
            </w:r>
            <w:proofErr w:type="gramEnd"/>
            <w:r w:rsidRPr="0038035C">
              <w:rPr>
                <w:sz w:val="15"/>
                <w:szCs w:val="15"/>
              </w:rPr>
              <w:t xml:space="preserve"> showing high CP load, the SMF may route Analytics of Network Exposure notification through the UP, either directly through the UPF (via N4) or through and AF such as DCAF.</w:t>
            </w:r>
          </w:p>
        </w:tc>
        <w:tc>
          <w:tcPr>
            <w:tcW w:w="1842" w:type="dxa"/>
          </w:tcPr>
          <w:p w14:paraId="360BFD8A" w14:textId="77777777" w:rsidR="005D7AF2" w:rsidRPr="0038035C" w:rsidRDefault="005D7AF2" w:rsidP="005B3567">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w:t>
            </w:r>
            <w:proofErr w:type="gramStart"/>
            <w:r w:rsidRPr="0038035C">
              <w:rPr>
                <w:sz w:val="15"/>
                <w:szCs w:val="15"/>
                <w:lang w:eastAsia="zh-CN"/>
              </w:rPr>
              <w:t>i.e.</w:t>
            </w:r>
            <w:proofErr w:type="gramEnd"/>
            <w:r w:rsidRPr="0038035C">
              <w:rPr>
                <w:sz w:val="15"/>
                <w:szCs w:val="15"/>
                <w:lang w:eastAsia="zh-CN"/>
              </w:rPr>
              <w:t xml:space="preserve"> UP, CP or both).</w:t>
            </w:r>
          </w:p>
        </w:tc>
        <w:tc>
          <w:tcPr>
            <w:tcW w:w="1418" w:type="dxa"/>
          </w:tcPr>
          <w:p w14:paraId="050A5733" w14:textId="77777777" w:rsidR="005D7AF2" w:rsidRDefault="005D7AF2" w:rsidP="005B3567">
            <w:pPr>
              <w:rPr>
                <w:sz w:val="15"/>
                <w:szCs w:val="15"/>
                <w:lang w:eastAsia="zh-CN"/>
              </w:rPr>
            </w:pPr>
          </w:p>
          <w:p w14:paraId="78BFFE9D" w14:textId="77777777" w:rsidR="005D7AF2" w:rsidRPr="0038035C" w:rsidRDefault="005D7AF2" w:rsidP="005B3567">
            <w:pPr>
              <w:rPr>
                <w:sz w:val="15"/>
                <w:szCs w:val="15"/>
                <w:lang w:eastAsia="zh-CN"/>
              </w:rPr>
            </w:pPr>
            <w:r>
              <w:rPr>
                <w:sz w:val="15"/>
                <w:szCs w:val="15"/>
                <w:lang w:eastAsia="zh-CN"/>
              </w:rPr>
              <w:t>Similar considerations as the Solution#2 and Solution#3 for the pros.</w:t>
            </w:r>
          </w:p>
        </w:tc>
        <w:tc>
          <w:tcPr>
            <w:tcW w:w="1417" w:type="dxa"/>
          </w:tcPr>
          <w:p w14:paraId="7897CAFD" w14:textId="77777777" w:rsidR="005D7AF2" w:rsidRDefault="005D7AF2" w:rsidP="005B3567">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25332C9" w14:textId="77777777" w:rsidR="005D7AF2" w:rsidRPr="0038035C" w:rsidRDefault="005D7AF2" w:rsidP="005B3567">
            <w:pPr>
              <w:rPr>
                <w:sz w:val="15"/>
                <w:szCs w:val="15"/>
                <w:lang w:eastAsia="zh-CN"/>
              </w:rPr>
            </w:pPr>
            <w:r>
              <w:rPr>
                <w:sz w:val="15"/>
                <w:szCs w:val="15"/>
                <w:lang w:eastAsia="zh-CN"/>
              </w:rPr>
              <w:t>Similar concern as the Solution#2 and Solution#3 for the cons.</w:t>
            </w:r>
          </w:p>
        </w:tc>
      </w:tr>
      <w:tr w:rsidR="005D7AF2" w:rsidRPr="0038035C" w14:paraId="4F9A20F7" w14:textId="77777777" w:rsidTr="005B3567">
        <w:tc>
          <w:tcPr>
            <w:tcW w:w="1194" w:type="dxa"/>
            <w:shd w:val="clear" w:color="auto" w:fill="DDD9C3" w:themeFill="background2" w:themeFillShade="E6"/>
          </w:tcPr>
          <w:p w14:paraId="5A1AC98B" w14:textId="77777777" w:rsidR="005D7AF2" w:rsidRPr="0038035C" w:rsidRDefault="005D7AF2" w:rsidP="005B3567">
            <w:pPr>
              <w:rPr>
                <w:sz w:val="15"/>
                <w:szCs w:val="15"/>
              </w:rPr>
            </w:pPr>
            <w:r w:rsidRPr="0038035C">
              <w:rPr>
                <w:sz w:val="15"/>
                <w:szCs w:val="15"/>
              </w:rPr>
              <w:t>Solution#8</w:t>
            </w:r>
          </w:p>
        </w:tc>
        <w:tc>
          <w:tcPr>
            <w:tcW w:w="1883" w:type="dxa"/>
          </w:tcPr>
          <w:p w14:paraId="50B2C578" w14:textId="77777777" w:rsidR="005D7AF2" w:rsidRPr="0038035C" w:rsidRDefault="005D7AF2" w:rsidP="005B3567">
            <w:pPr>
              <w:rPr>
                <w:sz w:val="15"/>
                <w:szCs w:val="15"/>
              </w:rPr>
            </w:pPr>
            <w:r w:rsidRPr="0038035C">
              <w:rPr>
                <w:sz w:val="15"/>
                <w:szCs w:val="15"/>
              </w:rPr>
              <w:t>UE receives analytics via a PDU SESSION MODIFICATION COMMAND or via app layer communication.</w:t>
            </w:r>
          </w:p>
        </w:tc>
        <w:tc>
          <w:tcPr>
            <w:tcW w:w="1880" w:type="dxa"/>
          </w:tcPr>
          <w:p w14:paraId="754E5C9D" w14:textId="77777777" w:rsidR="005D7AF2" w:rsidRPr="0038035C" w:rsidRDefault="005D7AF2" w:rsidP="005B3567">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5A43F2F0" w14:textId="77777777" w:rsidR="005D7AF2" w:rsidRPr="0038035C" w:rsidRDefault="005D7AF2" w:rsidP="005B3567">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7BCBBD6C" w14:textId="77777777" w:rsidR="005D7AF2" w:rsidRPr="0038035C" w:rsidRDefault="005D7AF2" w:rsidP="005B3567">
            <w:pPr>
              <w:rPr>
                <w:sz w:val="15"/>
                <w:szCs w:val="15"/>
                <w:lang w:eastAsia="zh-CN"/>
              </w:rPr>
            </w:pPr>
            <w:r>
              <w:rPr>
                <w:sz w:val="15"/>
                <w:szCs w:val="15"/>
                <w:lang w:eastAsia="zh-CN"/>
              </w:rPr>
              <w:t>Same benefit as Solution#4.</w:t>
            </w:r>
          </w:p>
        </w:tc>
        <w:tc>
          <w:tcPr>
            <w:tcW w:w="1417" w:type="dxa"/>
          </w:tcPr>
          <w:p w14:paraId="522EC913" w14:textId="77777777" w:rsidR="005D7AF2" w:rsidRDefault="005D7AF2" w:rsidP="005B3567">
            <w:pPr>
              <w:rPr>
                <w:sz w:val="15"/>
                <w:szCs w:val="15"/>
                <w:lang w:eastAsia="zh-CN"/>
              </w:rPr>
            </w:pPr>
            <w:r w:rsidRPr="00337ED1">
              <w:rPr>
                <w:sz w:val="15"/>
                <w:szCs w:val="15"/>
                <w:lang w:eastAsia="zh-CN"/>
              </w:rPr>
              <w:t>Separate the request and notify will cause the complex correlation between the request and notify.</w:t>
            </w:r>
          </w:p>
          <w:p w14:paraId="67E4CD05" w14:textId="77777777" w:rsidR="005D7AF2" w:rsidRPr="0038035C" w:rsidRDefault="005D7AF2" w:rsidP="005B3567">
            <w:pPr>
              <w:rPr>
                <w:sz w:val="15"/>
                <w:szCs w:val="15"/>
                <w:lang w:eastAsia="zh-CN"/>
              </w:rPr>
            </w:pPr>
            <w:r>
              <w:rPr>
                <w:sz w:val="15"/>
                <w:szCs w:val="15"/>
                <w:lang w:eastAsia="zh-CN"/>
              </w:rPr>
              <w:t xml:space="preserve">Carry the same concern as Solution#2 and Solution#4 </w:t>
            </w:r>
            <w:proofErr w:type="spellStart"/>
            <w:r>
              <w:rPr>
                <w:sz w:val="15"/>
                <w:szCs w:val="15"/>
                <w:lang w:eastAsia="zh-CN"/>
              </w:rPr>
              <w:t>w.r.t.</w:t>
            </w:r>
            <w:proofErr w:type="spellEnd"/>
            <w:r>
              <w:rPr>
                <w:sz w:val="15"/>
                <w:szCs w:val="15"/>
                <w:lang w:eastAsia="zh-CN"/>
              </w:rPr>
              <w:t xml:space="preserve"> DCAF and NAS related issues, respectively.</w:t>
            </w:r>
          </w:p>
        </w:tc>
      </w:tr>
      <w:tr w:rsidR="005D7AF2" w:rsidRPr="00DB48F7" w14:paraId="06974528" w14:textId="77777777" w:rsidTr="005B3567">
        <w:tc>
          <w:tcPr>
            <w:tcW w:w="1194" w:type="dxa"/>
            <w:shd w:val="clear" w:color="auto" w:fill="DDD9C3" w:themeFill="background2" w:themeFillShade="E6"/>
          </w:tcPr>
          <w:p w14:paraId="66EF9000" w14:textId="77777777" w:rsidR="005D7AF2" w:rsidRPr="00990F5A" w:rsidRDefault="005D7AF2" w:rsidP="005B3567">
            <w:pPr>
              <w:rPr>
                <w:sz w:val="15"/>
                <w:szCs w:val="15"/>
              </w:rPr>
            </w:pPr>
            <w:r w:rsidRPr="00990F5A">
              <w:rPr>
                <w:sz w:val="15"/>
                <w:szCs w:val="15"/>
              </w:rPr>
              <w:t>Solution#29</w:t>
            </w:r>
          </w:p>
        </w:tc>
        <w:tc>
          <w:tcPr>
            <w:tcW w:w="1883" w:type="dxa"/>
          </w:tcPr>
          <w:p w14:paraId="0F743BE6" w14:textId="77777777" w:rsidR="005D7AF2" w:rsidRPr="00A20100" w:rsidRDefault="005D7AF2" w:rsidP="005B3567">
            <w:pPr>
              <w:rPr>
                <w:sz w:val="15"/>
                <w:szCs w:val="15"/>
              </w:rPr>
            </w:pPr>
            <w:r w:rsidRPr="00A20100">
              <w:rPr>
                <w:sz w:val="15"/>
                <w:szCs w:val="15"/>
              </w:rPr>
              <w:t>When the subscription data of the AI/ML task is changed, the UDM notify SMF. SMF determines the recommended service transmission time duration and exposes such parameter to UE via NAS.</w:t>
            </w:r>
          </w:p>
        </w:tc>
        <w:tc>
          <w:tcPr>
            <w:tcW w:w="1880" w:type="dxa"/>
          </w:tcPr>
          <w:p w14:paraId="792AAF9B" w14:textId="77777777" w:rsidR="005D7AF2" w:rsidRPr="00A20100" w:rsidRDefault="005D7AF2" w:rsidP="005B3567">
            <w:pPr>
              <w:rPr>
                <w:sz w:val="15"/>
                <w:szCs w:val="15"/>
              </w:rPr>
            </w:pPr>
            <w:r w:rsidRPr="00A20100">
              <w:rPr>
                <w:sz w:val="15"/>
                <w:szCs w:val="15"/>
              </w:rPr>
              <w:t>N/A</w:t>
            </w:r>
          </w:p>
        </w:tc>
        <w:tc>
          <w:tcPr>
            <w:tcW w:w="1842" w:type="dxa"/>
          </w:tcPr>
          <w:p w14:paraId="759FD154" w14:textId="77777777" w:rsidR="005D7AF2" w:rsidRPr="00A20100" w:rsidRDefault="005D7AF2" w:rsidP="005B3567">
            <w:pPr>
              <w:rPr>
                <w:sz w:val="15"/>
                <w:szCs w:val="15"/>
              </w:rPr>
            </w:pPr>
            <w:r w:rsidRPr="00A20100">
              <w:rPr>
                <w:sz w:val="15"/>
                <w:szCs w:val="15"/>
              </w:rPr>
              <w:t>Only mentioned NAS based solution.</w:t>
            </w:r>
          </w:p>
        </w:tc>
        <w:tc>
          <w:tcPr>
            <w:tcW w:w="1418" w:type="dxa"/>
          </w:tcPr>
          <w:p w14:paraId="0F2E85D2" w14:textId="77777777" w:rsidR="005D7AF2" w:rsidRPr="00A20100" w:rsidRDefault="005D7AF2" w:rsidP="005B3567">
            <w:pPr>
              <w:rPr>
                <w:sz w:val="15"/>
                <w:szCs w:val="15"/>
              </w:rPr>
            </w:pPr>
            <w:r w:rsidRPr="00A20100">
              <w:rPr>
                <w:sz w:val="15"/>
                <w:szCs w:val="15"/>
              </w:rPr>
              <w:t>Sub-set of the NAS based solution as described in Solution#3 with similar considerations</w:t>
            </w:r>
          </w:p>
        </w:tc>
        <w:tc>
          <w:tcPr>
            <w:tcW w:w="1417" w:type="dxa"/>
          </w:tcPr>
          <w:p w14:paraId="06D077F9" w14:textId="77777777" w:rsidR="005D7AF2" w:rsidRPr="00A20100" w:rsidRDefault="005D7AF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w:t>
            </w:r>
            <w:r w:rsidRPr="00A20100">
              <w:rPr>
                <w:sz w:val="15"/>
                <w:szCs w:val="15"/>
              </w:rPr>
              <w:lastRenderedPageBreak/>
              <w:t xml:space="preserve">send the information to the UE, and hence it is only a partial solution. </w:t>
            </w:r>
          </w:p>
        </w:tc>
      </w:tr>
      <w:tr w:rsidR="005D7AF2" w:rsidRPr="0038035C" w14:paraId="255928A1" w14:textId="77777777" w:rsidTr="005B3567">
        <w:tc>
          <w:tcPr>
            <w:tcW w:w="1194" w:type="dxa"/>
            <w:shd w:val="clear" w:color="auto" w:fill="DDD9C3" w:themeFill="background2" w:themeFillShade="E6"/>
          </w:tcPr>
          <w:p w14:paraId="7444BDC2" w14:textId="77777777" w:rsidR="005D7AF2" w:rsidRPr="0038035C" w:rsidRDefault="005D7AF2" w:rsidP="005B3567">
            <w:pPr>
              <w:rPr>
                <w:sz w:val="15"/>
                <w:szCs w:val="15"/>
              </w:rPr>
            </w:pPr>
            <w:r w:rsidRPr="0038035C">
              <w:rPr>
                <w:sz w:val="15"/>
                <w:szCs w:val="15"/>
              </w:rPr>
              <w:lastRenderedPageBreak/>
              <w:t>Solution#30</w:t>
            </w:r>
          </w:p>
        </w:tc>
        <w:tc>
          <w:tcPr>
            <w:tcW w:w="1883" w:type="dxa"/>
          </w:tcPr>
          <w:p w14:paraId="0C30BE7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5072F19"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3FA6AC72" w14:textId="77777777" w:rsidR="005D7AF2" w:rsidRPr="0038035C" w:rsidRDefault="005D7AF2" w:rsidP="005B3567">
            <w:pPr>
              <w:rPr>
                <w:sz w:val="15"/>
                <w:szCs w:val="15"/>
              </w:rPr>
            </w:pPr>
            <w:r w:rsidRPr="0038035C">
              <w:rPr>
                <w:sz w:val="15"/>
                <w:szCs w:val="15"/>
                <w:lang w:eastAsia="zh-CN"/>
              </w:rPr>
              <w:t>Only mentioned DCAF based solution.</w:t>
            </w:r>
          </w:p>
        </w:tc>
        <w:tc>
          <w:tcPr>
            <w:tcW w:w="1418" w:type="dxa"/>
          </w:tcPr>
          <w:p w14:paraId="78326D7F" w14:textId="77777777" w:rsidR="005D7AF2" w:rsidRPr="0038035C" w:rsidRDefault="005D7AF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417" w:type="dxa"/>
          </w:tcPr>
          <w:p w14:paraId="419FAA68" w14:textId="77777777" w:rsidR="005D7AF2" w:rsidRPr="0038035C" w:rsidRDefault="005D7AF2" w:rsidP="005B3567">
            <w:pPr>
              <w:rPr>
                <w:sz w:val="15"/>
                <w:szCs w:val="15"/>
                <w:lang w:eastAsia="zh-CN"/>
              </w:rPr>
            </w:pPr>
            <w:r>
              <w:rPr>
                <w:sz w:val="15"/>
                <w:szCs w:val="15"/>
                <w:lang w:eastAsia="zh-CN"/>
              </w:rPr>
              <w:t>Carry the same concern as Solution#2.</w:t>
            </w:r>
          </w:p>
        </w:tc>
      </w:tr>
      <w:tr w:rsidR="005D7AF2" w:rsidRPr="0038035C" w14:paraId="07B841AE" w14:textId="77777777" w:rsidTr="005B3567">
        <w:tc>
          <w:tcPr>
            <w:tcW w:w="1194" w:type="dxa"/>
            <w:shd w:val="clear" w:color="auto" w:fill="DDD9C3" w:themeFill="background2" w:themeFillShade="E6"/>
          </w:tcPr>
          <w:p w14:paraId="687881F3" w14:textId="77777777" w:rsidR="005D7AF2" w:rsidRPr="0038035C" w:rsidRDefault="005D7AF2" w:rsidP="005B3567">
            <w:pPr>
              <w:rPr>
                <w:sz w:val="15"/>
                <w:szCs w:val="15"/>
              </w:rPr>
            </w:pPr>
            <w:r w:rsidRPr="0038035C">
              <w:rPr>
                <w:sz w:val="15"/>
                <w:szCs w:val="15"/>
              </w:rPr>
              <w:t>Solution#31</w:t>
            </w:r>
          </w:p>
        </w:tc>
        <w:tc>
          <w:tcPr>
            <w:tcW w:w="1883" w:type="dxa"/>
          </w:tcPr>
          <w:p w14:paraId="721E42D5" w14:textId="77777777" w:rsidR="005D7AF2" w:rsidRPr="0038035C" w:rsidRDefault="005D7AF2" w:rsidP="005B3567">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0DF6D36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5117D63A"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1A824C6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c>
          <w:tcPr>
            <w:tcW w:w="1417" w:type="dxa"/>
          </w:tcPr>
          <w:p w14:paraId="13BAFE3E" w14:textId="77777777" w:rsidR="005D7AF2" w:rsidRPr="0038035C" w:rsidRDefault="005D7AF2" w:rsidP="005B3567">
            <w:pPr>
              <w:rPr>
                <w:sz w:val="15"/>
                <w:szCs w:val="15"/>
                <w:lang w:eastAsia="zh-CN"/>
              </w:rPr>
            </w:pPr>
            <w:r>
              <w:rPr>
                <w:sz w:val="15"/>
                <w:szCs w:val="15"/>
                <w:lang w:eastAsia="zh-CN"/>
              </w:rPr>
              <w:t>It is impractical to have the</w:t>
            </w:r>
            <w:r w:rsidRPr="001A0D6F">
              <w:rPr>
                <w:sz w:val="15"/>
                <w:szCs w:val="15"/>
                <w:lang w:eastAsia="zh-CN"/>
              </w:rPr>
              <w:t xml:space="preserve"> UE </w:t>
            </w:r>
            <w:r>
              <w:rPr>
                <w:sz w:val="15"/>
                <w:szCs w:val="15"/>
                <w:lang w:eastAsia="zh-CN"/>
              </w:rPr>
              <w:t xml:space="preserve">to </w:t>
            </w:r>
            <w:r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the</w:t>
            </w:r>
            <w:r>
              <w:rPr>
                <w:sz w:val="15"/>
                <w:szCs w:val="15"/>
                <w:lang w:eastAsia="zh-CN"/>
              </w:rPr>
              <w:t xml:space="preserve"> UE</w:t>
            </w:r>
            <w:r w:rsidRPr="001A0D6F">
              <w:rPr>
                <w:sz w:val="15"/>
                <w:szCs w:val="15"/>
                <w:lang w:eastAsia="zh-CN"/>
              </w:rPr>
              <w:t xml:space="preserve"> registration procedure before the connection established</w:t>
            </w:r>
            <w:r>
              <w:rPr>
                <w:sz w:val="15"/>
                <w:szCs w:val="15"/>
                <w:lang w:eastAsia="zh-CN"/>
              </w:rPr>
              <w:t xml:space="preserve"> as such UE may never be considered by the Application server to support AI/ML operation</w:t>
            </w:r>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1DFC67A9" w14:textId="77777777" w:rsidR="005D7AF2" w:rsidRPr="0038035C" w:rsidRDefault="005D7AF2" w:rsidP="005B3567">
            <w:pPr>
              <w:rPr>
                <w:rFonts w:eastAsia="MS Mincho"/>
                <w:sz w:val="15"/>
                <w:szCs w:val="15"/>
              </w:rPr>
            </w:pPr>
            <w:r w:rsidRPr="0038035C">
              <w:rPr>
                <w:rFonts w:eastAsia="MS Mincho"/>
                <w:sz w:val="15"/>
                <w:szCs w:val="15"/>
              </w:rPr>
              <w:t>N/A</w:t>
            </w:r>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5D47999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 xml:space="preserve">Solution #2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481F820" w14:textId="77777777" w:rsidR="005D7AF2" w:rsidRDefault="005D7AF2" w:rsidP="005B3567">
            <w:pPr>
              <w:rPr>
                <w:sz w:val="15"/>
                <w:szCs w:val="15"/>
                <w:lang w:eastAsia="zh-CN"/>
              </w:rPr>
            </w:pPr>
            <w:r>
              <w:rPr>
                <w:sz w:val="15"/>
                <w:szCs w:val="15"/>
                <w:lang w:eastAsia="zh-CN"/>
              </w:rPr>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t>Solution#3</w:t>
            </w:r>
          </w:p>
        </w:tc>
        <w:tc>
          <w:tcPr>
            <w:tcW w:w="1462" w:type="dxa"/>
          </w:tcPr>
          <w:p w14:paraId="3BE622F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6D8D6A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7AF3B2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287D1E6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3037FEC" w14:textId="77777777" w:rsidR="005D7AF2" w:rsidRPr="0038035C" w:rsidRDefault="005D7AF2" w:rsidP="005B3567">
            <w:pPr>
              <w:rPr>
                <w:sz w:val="15"/>
                <w:szCs w:val="15"/>
                <w:lang w:eastAsia="zh-CN"/>
              </w:rPr>
            </w:pPr>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35109C1C"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41BC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9DB35A6"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 xml:space="preserve">The UE may indicate its capability during the Registration procedure by including a new IE, </w:t>
            </w:r>
            <w:proofErr w:type="gramStart"/>
            <w:r w:rsidRPr="0038035C">
              <w:rPr>
                <w:rFonts w:eastAsia="MS Mincho"/>
                <w:sz w:val="15"/>
                <w:szCs w:val="15"/>
              </w:rPr>
              <w:t>e.g.</w:t>
            </w:r>
            <w:proofErr w:type="gramEnd"/>
            <w:r w:rsidRPr="0038035C">
              <w:rPr>
                <w:rFonts w:eastAsia="MS Mincho"/>
                <w:sz w:val="15"/>
                <w:szCs w:val="15"/>
              </w:rPr>
              <w:t xml:space="preserve"> "Network Exposure capability. The UE may also indicate whether it </w:t>
            </w:r>
            <w:proofErr w:type="gramStart"/>
            <w:r w:rsidRPr="0038035C">
              <w:rPr>
                <w:rFonts w:eastAsia="MS Mincho"/>
                <w:sz w:val="15"/>
                <w:szCs w:val="15"/>
              </w:rPr>
              <w:t>is capable of receiving</w:t>
            </w:r>
            <w:proofErr w:type="gramEnd"/>
            <w:r w:rsidRPr="0038035C">
              <w:rPr>
                <w:rFonts w:eastAsia="MS Mincho"/>
                <w:sz w:val="15"/>
                <w:szCs w:val="15"/>
              </w:rPr>
              <w:t xml:space="preserve"> Network Exposure Capability Notifications and or Analytics over the CP, UP or both". The UE capability may be used by the AMF/UDM to determine whether to check if the UE is allowed to request and get Network Exposure information, and whether </w:t>
            </w:r>
            <w:r w:rsidRPr="0038035C">
              <w:rPr>
                <w:rFonts w:eastAsia="MS Mincho"/>
                <w:sz w:val="15"/>
                <w:szCs w:val="15"/>
              </w:rPr>
              <w:lastRenderedPageBreak/>
              <w:t>notifications/responses can be sent over the CP, UP or both.</w:t>
            </w:r>
          </w:p>
        </w:tc>
        <w:tc>
          <w:tcPr>
            <w:tcW w:w="1355" w:type="dxa"/>
          </w:tcPr>
          <w:p w14:paraId="1F8F8CC4" w14:textId="77777777" w:rsidR="005D7AF2" w:rsidRPr="0038035C" w:rsidRDefault="005D7AF2" w:rsidP="005B3567">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117FE90"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08DD677" w14:textId="77777777" w:rsidR="005D7AF2" w:rsidRPr="0038035C" w:rsidRDefault="005D7AF2" w:rsidP="005B3567">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0C69929D" w14:textId="77777777" w:rsidR="005D7AF2" w:rsidRPr="0038035C" w:rsidRDefault="005D7AF2" w:rsidP="005B3567">
            <w:pPr>
              <w:rPr>
                <w:sz w:val="15"/>
                <w:szCs w:val="15"/>
                <w:lang w:eastAsia="zh-CN"/>
              </w:rPr>
            </w:pPr>
            <w:proofErr w:type="gramStart"/>
            <w:r>
              <w:rPr>
                <w:rFonts w:hint="eastAsia"/>
                <w:sz w:val="15"/>
                <w:szCs w:val="15"/>
                <w:lang w:eastAsia="zh-CN"/>
              </w:rPr>
              <w:t>I</w:t>
            </w:r>
            <w:r>
              <w:rPr>
                <w:sz w:val="15"/>
                <w:szCs w:val="15"/>
                <w:lang w:eastAsia="zh-CN"/>
              </w:rPr>
              <w:t>n order to</w:t>
            </w:r>
            <w:proofErr w:type="gramEnd"/>
            <w:r>
              <w:rPr>
                <w:sz w:val="15"/>
                <w:szCs w:val="15"/>
                <w:lang w:eastAsia="zh-CN"/>
              </w:rPr>
              <w:t xml:space="preserve">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F9C64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741F4D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686D0E8"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2D095AA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t xml:space="preserve">The translator can effectively ensure that the core network understands the UE's request </w:t>
            </w:r>
            <w:proofErr w:type="gramStart"/>
            <w:r w:rsidRPr="0038035C">
              <w:rPr>
                <w:sz w:val="15"/>
                <w:szCs w:val="15"/>
                <w:lang w:eastAsia="zh-CN"/>
              </w:rPr>
              <w:t>and also</w:t>
            </w:r>
            <w:proofErr w:type="gramEnd"/>
            <w:r w:rsidRPr="0038035C">
              <w:rPr>
                <w:sz w:val="15"/>
                <w:szCs w:val="15"/>
                <w:lang w:eastAsia="zh-CN"/>
              </w:rPr>
              <w:t xml:space="preserve">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2B76F29"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72304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1637A7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05EE2C1" w14:textId="77777777" w:rsidR="005D7AF2" w:rsidRPr="0038035C" w:rsidRDefault="005D7AF2" w:rsidP="005B3567">
            <w:pPr>
              <w:rPr>
                <w:sz w:val="15"/>
                <w:szCs w:val="15"/>
                <w:lang w:eastAsia="zh-CN"/>
              </w:rPr>
            </w:pPr>
          </w:p>
        </w:tc>
        <w:tc>
          <w:tcPr>
            <w:tcW w:w="1453" w:type="dxa"/>
          </w:tcPr>
          <w:p w14:paraId="732DDBAE" w14:textId="77777777" w:rsidR="005D7AF2" w:rsidRPr="0038035C" w:rsidRDefault="005D7AF2" w:rsidP="005B3567">
            <w:pPr>
              <w:rPr>
                <w:sz w:val="15"/>
                <w:szCs w:val="15"/>
                <w:lang w:eastAsia="zh-CN"/>
              </w:rPr>
            </w:pPr>
          </w:p>
        </w:tc>
      </w:tr>
    </w:tbl>
    <w:p w14:paraId="7DF25540" w14:textId="54BD77C7" w:rsidR="0085533E" w:rsidRDefault="0085533E" w:rsidP="00607EF0">
      <w:pPr>
        <w:pStyle w:val="Heading1"/>
        <w:pBdr>
          <w:top w:val="none" w:sz="0" w:space="0" w:color="auto"/>
        </w:pBdr>
        <w:ind w:left="0" w:firstLine="0"/>
      </w:pPr>
    </w:p>
    <w:p w14:paraId="03A8ED21" w14:textId="46673689" w:rsidR="0085533E" w:rsidRDefault="0085533E" w:rsidP="0077560F">
      <w:pPr>
        <w:pStyle w:val="Heading1"/>
        <w:pBdr>
          <w:top w:val="none" w:sz="0" w:space="0" w:color="auto"/>
        </w:pBdr>
      </w:pPr>
      <w:r>
        <w:t xml:space="preserve">8 </w:t>
      </w:r>
      <w:r w:rsidR="00E14902">
        <w:tab/>
      </w:r>
      <w:r>
        <w:t>Conclusions</w:t>
      </w:r>
    </w:p>
    <w:p w14:paraId="7DC26CDF" w14:textId="0D5CE268" w:rsidR="0085533E" w:rsidRDefault="0085533E" w:rsidP="0085533E">
      <w:pPr>
        <w:pStyle w:val="Heading3"/>
      </w:pPr>
      <w:r>
        <w:t>8.</w:t>
      </w:r>
      <w:r w:rsidR="00E94CAC">
        <w:t>2</w:t>
      </w:r>
      <w:r>
        <w:rPr>
          <w:rFonts w:ascii="Times New Roman" w:hAnsi="Times New Roman"/>
          <w:sz w:val="20"/>
        </w:rPr>
        <w:tab/>
      </w:r>
      <w:r w:rsidRPr="0085533E">
        <w:t>Key Issue#</w:t>
      </w:r>
      <w:r w:rsidR="00110FEB">
        <w:t>2</w:t>
      </w:r>
    </w:p>
    <w:p w14:paraId="0E2AF360" w14:textId="7BD462CE" w:rsidR="0077560F" w:rsidRDefault="0077560F" w:rsidP="0077560F">
      <w:r>
        <w:t xml:space="preserve">Proposal for the </w:t>
      </w:r>
      <w:r w:rsidRPr="0077560F">
        <w:t>interim conclusions for KI#</w:t>
      </w:r>
      <w:r w:rsidR="00110FEB">
        <w:t>2</w:t>
      </w:r>
      <w:r w:rsidRPr="0077560F">
        <w:t xml:space="preserve">: </w:t>
      </w:r>
    </w:p>
    <w:p w14:paraId="34FBB08A" w14:textId="76188519" w:rsidR="006E6470" w:rsidRDefault="006E6470" w:rsidP="006E6470">
      <w:pPr>
        <w:tabs>
          <w:tab w:val="left" w:pos="342"/>
        </w:tabs>
        <w:spacing w:after="60"/>
        <w:rPr>
          <w:lang w:eastAsia="zh-CN"/>
        </w:rPr>
      </w:pPr>
      <w:r>
        <w:rPr>
          <w:lang w:eastAsia="zh-CN"/>
        </w:rPr>
        <w:t>According to the solution#2 and solution#5, t</w:t>
      </w:r>
      <w:r w:rsidRPr="00FD221A">
        <w:rPr>
          <w:lang w:eastAsia="zh-CN"/>
        </w:rPr>
        <w:t xml:space="preserve">he </w:t>
      </w:r>
      <w:bookmarkStart w:id="1" w:name="_Hlk110847431"/>
      <w:r w:rsidRPr="00FD221A">
        <w:rPr>
          <w:lang w:eastAsia="zh-CN"/>
        </w:rPr>
        <w:t>authorization control</w:t>
      </w:r>
      <w:r w:rsidR="005D7AF2">
        <w:rPr>
          <w:lang w:eastAsia="zh-CN"/>
        </w:rPr>
        <w:t>/</w:t>
      </w:r>
      <w:r w:rsidRPr="00FD221A">
        <w:rPr>
          <w:lang w:eastAsia="zh-CN"/>
        </w:rPr>
        <w:t>network consent</w:t>
      </w:r>
      <w:bookmarkEnd w:id="1"/>
      <w:r w:rsidRPr="00FD221A">
        <w:rPr>
          <w:lang w:eastAsia="zh-CN"/>
        </w:rPr>
        <w:t xml:space="preserve"> for network information</w:t>
      </w:r>
      <w:r w:rsidR="005D7AF2">
        <w:rPr>
          <w:lang w:eastAsia="zh-CN"/>
        </w:rPr>
        <w:t>/</w:t>
      </w:r>
      <w:r w:rsidRPr="00FD221A">
        <w:rPr>
          <w:lang w:eastAsia="zh-CN"/>
        </w:rPr>
        <w:t>data analytics exposure to the UE</w:t>
      </w:r>
      <w:r w:rsidR="00FB109F">
        <w:rPr>
          <w:lang w:eastAsia="zh-CN"/>
        </w:rPr>
        <w:t xml:space="preserve"> </w:t>
      </w:r>
      <w:r w:rsidR="00265755">
        <w:rPr>
          <w:lang w:eastAsia="zh-CN"/>
        </w:rPr>
        <w:t>was</w:t>
      </w:r>
      <w:r w:rsidR="00FB109F">
        <w:rPr>
          <w:lang w:eastAsia="zh-CN"/>
        </w:rPr>
        <w:t xml:space="preserve"> proposed</w:t>
      </w:r>
      <w:r>
        <w:rPr>
          <w:lang w:eastAsia="zh-CN"/>
        </w:rPr>
        <w:t>.</w:t>
      </w:r>
    </w:p>
    <w:p w14:paraId="4599EF18" w14:textId="69122954" w:rsidR="00D35AF9" w:rsidRDefault="00265755" w:rsidP="00D35AF9">
      <w:pPr>
        <w:rPr>
          <w:lang w:eastAsia="zh-CN"/>
        </w:rPr>
      </w:pPr>
      <w:r>
        <w:rPr>
          <w:lang w:eastAsia="zh-CN"/>
        </w:rPr>
        <w:t>It is generally agreed that o</w:t>
      </w:r>
      <w:r w:rsidRPr="00B3183E">
        <w:rPr>
          <w:lang w:eastAsia="zh-CN"/>
        </w:rPr>
        <w:t xml:space="preserve">nly </w:t>
      </w:r>
      <w:r w:rsidR="00D35AF9">
        <w:rPr>
          <w:lang w:eastAsia="zh-CN"/>
        </w:rPr>
        <w:t xml:space="preserve">some of the </w:t>
      </w:r>
      <w:r w:rsidR="00D35AF9" w:rsidRPr="00B3183E">
        <w:rPr>
          <w:lang w:eastAsia="zh-CN"/>
        </w:rPr>
        <w:t>network analytics</w:t>
      </w:r>
      <w:r w:rsidR="00D35AF9">
        <w:rPr>
          <w:lang w:eastAsia="zh-CN"/>
        </w:rPr>
        <w:t xml:space="preserve"> </w:t>
      </w:r>
      <w:r w:rsidR="00D35AF9" w:rsidRPr="00B3183E">
        <w:rPr>
          <w:lang w:eastAsia="zh-CN"/>
        </w:rPr>
        <w:t>can be exposed to the UE</w:t>
      </w:r>
      <w:r>
        <w:rPr>
          <w:lang w:eastAsia="zh-CN"/>
        </w:rPr>
        <w:t>.</w:t>
      </w:r>
      <w:r w:rsidR="00D35AF9">
        <w:rPr>
          <w:lang w:eastAsia="zh-CN"/>
        </w:rPr>
        <w:t xml:space="preserve"> </w:t>
      </w:r>
      <w:r>
        <w:rPr>
          <w:lang w:eastAsia="zh-CN"/>
        </w:rPr>
        <w:t xml:space="preserve">As for </w:t>
      </w:r>
      <w:r w:rsidR="00D35AF9">
        <w:rPr>
          <w:lang w:eastAsia="zh-CN"/>
        </w:rPr>
        <w:t xml:space="preserve">what specific analytics results </w:t>
      </w:r>
      <w:r>
        <w:rPr>
          <w:lang w:eastAsia="zh-CN"/>
        </w:rPr>
        <w:t>and network data (</w:t>
      </w:r>
      <w:proofErr w:type="gramStart"/>
      <w:r>
        <w:rPr>
          <w:lang w:eastAsia="zh-CN"/>
        </w:rPr>
        <w:t>e.g.</w:t>
      </w:r>
      <w:proofErr w:type="gramEnd"/>
      <w:r>
        <w:rPr>
          <w:lang w:eastAsia="zh-CN"/>
        </w:rPr>
        <w:t xml:space="preserve"> from AMF or SMF) </w:t>
      </w:r>
      <w:r w:rsidR="00D35AF9">
        <w:rPr>
          <w:lang w:eastAsia="zh-CN"/>
        </w:rPr>
        <w:t xml:space="preserve">can be exposed need further discussion. </w:t>
      </w:r>
    </w:p>
    <w:p w14:paraId="67CA91AE" w14:textId="3C7BC7D2" w:rsidR="006E6470" w:rsidRPr="006E6470" w:rsidRDefault="006E6470" w:rsidP="006E6470">
      <w:pPr>
        <w:tabs>
          <w:tab w:val="left" w:pos="342"/>
        </w:tabs>
        <w:spacing w:after="60"/>
        <w:rPr>
          <w:lang w:eastAsia="zh-CN"/>
        </w:rPr>
      </w:pPr>
      <w:r>
        <w:rPr>
          <w:lang w:eastAsia="zh-CN"/>
        </w:rPr>
        <w:t>The g</w:t>
      </w:r>
      <w:r w:rsidRPr="00110FEB">
        <w:rPr>
          <w:lang w:eastAsia="zh-CN"/>
        </w:rPr>
        <w:t xml:space="preserve">ranularity </w:t>
      </w:r>
      <w:r w:rsidR="00265755">
        <w:rPr>
          <w:lang w:eastAsia="zh-CN"/>
        </w:rPr>
        <w:t>of the</w:t>
      </w:r>
      <w:r>
        <w:rPr>
          <w:lang w:eastAsia="zh-CN"/>
        </w:rPr>
        <w:t xml:space="preserve"> </w:t>
      </w:r>
      <w:r w:rsidRPr="00CE3FAB">
        <w:rPr>
          <w:lang w:eastAsia="zh-CN"/>
        </w:rPr>
        <w:t>authorization control</w:t>
      </w:r>
      <w:r w:rsidR="00265755">
        <w:rPr>
          <w:lang w:eastAsia="zh-CN"/>
        </w:rPr>
        <w:t>/</w:t>
      </w:r>
      <w:r w:rsidRPr="00CE3FAB">
        <w:rPr>
          <w:lang w:eastAsia="zh-CN"/>
        </w:rPr>
        <w:t xml:space="preserve"> network consent </w:t>
      </w:r>
      <w:r>
        <w:rPr>
          <w:lang w:eastAsia="zh-CN"/>
        </w:rPr>
        <w:t>for</w:t>
      </w:r>
      <w:r w:rsidRPr="00110FEB">
        <w:rPr>
          <w:lang w:eastAsia="zh-CN"/>
        </w:rPr>
        <w:t xml:space="preserve"> the network info exposure to the UE also needs further discussion. </w:t>
      </w:r>
    </w:p>
    <w:p w14:paraId="3D763932" w14:textId="11A343CE" w:rsidR="00D35AF9" w:rsidRDefault="006E6470" w:rsidP="00D35AF9">
      <w:pPr>
        <w:tabs>
          <w:tab w:val="left" w:pos="342"/>
        </w:tabs>
        <w:spacing w:after="60"/>
        <w:rPr>
          <w:lang w:eastAsia="zh-CN"/>
        </w:rPr>
      </w:pPr>
      <w:r>
        <w:rPr>
          <w:lang w:eastAsia="zh-CN"/>
        </w:rPr>
        <w:t xml:space="preserve">Since the DCAF based solution </w:t>
      </w:r>
      <w:r w:rsidR="00265755">
        <w:rPr>
          <w:lang w:eastAsia="zh-CN"/>
        </w:rPr>
        <w:t>has</w:t>
      </w:r>
      <w:r w:rsidR="00265755" w:rsidRPr="00265755">
        <w:rPr>
          <w:lang w:eastAsia="zh-CN"/>
        </w:rPr>
        <w:t xml:space="preserve"> less complexity for UE to request the information</w:t>
      </w:r>
      <w:r w:rsidR="00265755">
        <w:rPr>
          <w:lang w:eastAsia="zh-CN"/>
        </w:rPr>
        <w:t xml:space="preserve"> than</w:t>
      </w:r>
      <w:r>
        <w:rPr>
          <w:lang w:eastAsia="zh-CN"/>
        </w:rPr>
        <w:t xml:space="preserve"> the NAS </w:t>
      </w:r>
      <w:r w:rsidR="00265755">
        <w:rPr>
          <w:lang w:eastAsia="zh-CN"/>
        </w:rPr>
        <w:t>based solution</w:t>
      </w:r>
      <w:r>
        <w:rPr>
          <w:lang w:eastAsia="zh-CN"/>
        </w:rPr>
        <w:t xml:space="preserve">, so </w:t>
      </w:r>
      <w:r w:rsidR="00D35AF9">
        <w:rPr>
          <w:lang w:eastAsia="zh-CN"/>
        </w:rPr>
        <w:t xml:space="preserve">the DCAF based solution </w:t>
      </w:r>
      <w:r w:rsidR="00265755">
        <w:rPr>
          <w:lang w:eastAsia="zh-CN"/>
        </w:rPr>
        <w:t xml:space="preserve">was proposed </w:t>
      </w:r>
      <w:r w:rsidR="00D35AF9">
        <w:rPr>
          <w:lang w:eastAsia="zh-CN"/>
        </w:rPr>
        <w:t xml:space="preserve">as a way forward. </w:t>
      </w:r>
    </w:p>
    <w:p w14:paraId="389D5A29" w14:textId="129FE20F" w:rsidR="00A20100" w:rsidRPr="006E6470" w:rsidRDefault="00265755" w:rsidP="00A20100">
      <w:pPr>
        <w:tabs>
          <w:tab w:val="left" w:pos="342"/>
        </w:tabs>
        <w:spacing w:after="60"/>
        <w:rPr>
          <w:lang w:eastAsia="zh-CN"/>
        </w:rPr>
      </w:pPr>
      <w:r>
        <w:rPr>
          <w:rFonts w:hint="eastAsia"/>
          <w:lang w:eastAsia="zh-CN"/>
        </w:rPr>
        <w:t>H</w:t>
      </w:r>
      <w:r>
        <w:rPr>
          <w:lang w:eastAsia="zh-CN"/>
        </w:rPr>
        <w:t xml:space="preserve">owever, based on the </w:t>
      </w:r>
      <w:r w:rsidR="00A20100" w:rsidRPr="00A937F9">
        <w:rPr>
          <w:lang w:eastAsia="zh-CN"/>
        </w:rPr>
        <w:t>incoming LS from SA4</w:t>
      </w:r>
      <w:r w:rsidR="00A20100">
        <w:rPr>
          <w:lang w:eastAsia="zh-CN"/>
        </w:rPr>
        <w:t xml:space="preserve"> for </w:t>
      </w:r>
      <w:r w:rsidR="00A20100" w:rsidRPr="00A937F9">
        <w:rPr>
          <w:lang w:eastAsia="zh-CN"/>
        </w:rPr>
        <w:t>respond</w:t>
      </w:r>
      <w:r w:rsidR="00A20100">
        <w:rPr>
          <w:lang w:eastAsia="zh-CN"/>
        </w:rPr>
        <w:t>ing</w:t>
      </w:r>
      <w:r w:rsidR="00A20100" w:rsidRPr="00A937F9">
        <w:rPr>
          <w:lang w:eastAsia="zh-CN"/>
        </w:rPr>
        <w:t xml:space="preserve"> to the former SA2 </w:t>
      </w:r>
      <w:proofErr w:type="spellStart"/>
      <w:r w:rsidR="00A20100" w:rsidRPr="00A937F9">
        <w:rPr>
          <w:lang w:eastAsia="zh-CN"/>
        </w:rPr>
        <w:t>LSout</w:t>
      </w:r>
      <w:proofErr w:type="spellEnd"/>
      <w:r w:rsidR="00A20100" w:rsidRPr="00A937F9">
        <w:rPr>
          <w:lang w:eastAsia="zh-CN"/>
        </w:rPr>
        <w:t xml:space="preserve"> regarding the possible use of DCAF to enable network exposure to UE</w:t>
      </w:r>
      <w:r w:rsidR="00A20100">
        <w:rPr>
          <w:lang w:eastAsia="zh-CN"/>
        </w:rPr>
        <w:t>, S</w:t>
      </w:r>
      <w:r w:rsidR="00A20100" w:rsidRPr="00A937F9">
        <w:rPr>
          <w:lang w:eastAsia="zh-CN"/>
        </w:rPr>
        <w:t>A4 indicates their preference for a new AF functionality instead of leveraging the DCAF</w:t>
      </w:r>
      <w:r w:rsidR="00A20100">
        <w:rPr>
          <w:lang w:eastAsia="zh-CN"/>
        </w:rPr>
        <w:t>, as a result, the DCAF based solution may need further clarification to align with SA4 consideration.</w:t>
      </w:r>
    </w:p>
    <w:p w14:paraId="5355BC39" w14:textId="472398EF" w:rsidR="00265755" w:rsidRPr="00A20100" w:rsidRDefault="00265755" w:rsidP="00D35AF9">
      <w:pPr>
        <w:tabs>
          <w:tab w:val="left" w:pos="342"/>
        </w:tabs>
        <w:spacing w:after="60"/>
        <w:rPr>
          <w:lang w:eastAsia="zh-CN"/>
        </w:rPr>
      </w:pPr>
    </w:p>
    <w:p w14:paraId="16C481C5" w14:textId="47E9805A" w:rsidR="00607EF0" w:rsidRPr="006E6470" w:rsidRDefault="00607EF0" w:rsidP="006E6470">
      <w:pPr>
        <w:tabs>
          <w:tab w:val="left" w:pos="342"/>
        </w:tabs>
        <w:spacing w:after="60"/>
        <w:rPr>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7C745" w14:textId="77777777" w:rsidR="006C3D49" w:rsidRDefault="006C3D49">
      <w:r>
        <w:separator/>
      </w:r>
    </w:p>
    <w:p w14:paraId="1524674E" w14:textId="77777777" w:rsidR="006C3D49" w:rsidRDefault="006C3D49"/>
  </w:endnote>
  <w:endnote w:type="continuationSeparator" w:id="0">
    <w:p w14:paraId="63685E19" w14:textId="77777777" w:rsidR="006C3D49" w:rsidRDefault="006C3D49">
      <w:r>
        <w:continuationSeparator/>
      </w:r>
    </w:p>
    <w:p w14:paraId="35EEBF5F" w14:textId="77777777" w:rsidR="006C3D49" w:rsidRDefault="006C3D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FD01D" w14:textId="77777777" w:rsidR="006C3D49" w:rsidRDefault="006C3D49">
      <w:r>
        <w:separator/>
      </w:r>
    </w:p>
    <w:p w14:paraId="484FD3AF" w14:textId="77777777" w:rsidR="006C3D49" w:rsidRDefault="006C3D49"/>
  </w:footnote>
  <w:footnote w:type="continuationSeparator" w:id="0">
    <w:p w14:paraId="661E96FD" w14:textId="77777777" w:rsidR="006C3D49" w:rsidRDefault="006C3D49">
      <w:r>
        <w:continuationSeparator/>
      </w:r>
    </w:p>
    <w:p w14:paraId="3E936651" w14:textId="77777777" w:rsidR="006C3D49" w:rsidRDefault="006C3D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C644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62BF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E6C6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C00E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4A60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6A0E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3437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CF6FD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5072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8ABF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70874984">
    <w:abstractNumId w:val="10"/>
  </w:num>
  <w:num w:numId="2" w16cid:durableId="989869706">
    <w:abstractNumId w:val="22"/>
  </w:num>
  <w:num w:numId="3" w16cid:durableId="380205725">
    <w:abstractNumId w:val="21"/>
  </w:num>
  <w:num w:numId="4" w16cid:durableId="741754604">
    <w:abstractNumId w:val="11"/>
  </w:num>
  <w:num w:numId="5" w16cid:durableId="1753769427">
    <w:abstractNumId w:val="29"/>
  </w:num>
  <w:num w:numId="6" w16cid:durableId="539247798">
    <w:abstractNumId w:val="16"/>
  </w:num>
  <w:num w:numId="7" w16cid:durableId="123085948">
    <w:abstractNumId w:val="15"/>
  </w:num>
  <w:num w:numId="8" w16cid:durableId="189101911">
    <w:abstractNumId w:val="24"/>
  </w:num>
  <w:num w:numId="9" w16cid:durableId="2043675412">
    <w:abstractNumId w:val="23"/>
  </w:num>
  <w:num w:numId="10" w16cid:durableId="499587853">
    <w:abstractNumId w:val="18"/>
  </w:num>
  <w:num w:numId="11" w16cid:durableId="2100830548">
    <w:abstractNumId w:val="12"/>
  </w:num>
  <w:num w:numId="12" w16cid:durableId="902252077">
    <w:abstractNumId w:val="33"/>
  </w:num>
  <w:num w:numId="13" w16cid:durableId="2098359021">
    <w:abstractNumId w:val="27"/>
  </w:num>
  <w:num w:numId="14" w16cid:durableId="151410673">
    <w:abstractNumId w:val="25"/>
  </w:num>
  <w:num w:numId="15" w16cid:durableId="274555204">
    <w:abstractNumId w:val="9"/>
  </w:num>
  <w:num w:numId="16" w16cid:durableId="745803584">
    <w:abstractNumId w:val="7"/>
  </w:num>
  <w:num w:numId="17" w16cid:durableId="129978963">
    <w:abstractNumId w:val="6"/>
  </w:num>
  <w:num w:numId="18" w16cid:durableId="2085105318">
    <w:abstractNumId w:val="5"/>
  </w:num>
  <w:num w:numId="19" w16cid:durableId="890262846">
    <w:abstractNumId w:val="4"/>
  </w:num>
  <w:num w:numId="20" w16cid:durableId="1357081244">
    <w:abstractNumId w:val="8"/>
  </w:num>
  <w:num w:numId="21" w16cid:durableId="813521770">
    <w:abstractNumId w:val="3"/>
  </w:num>
  <w:num w:numId="22" w16cid:durableId="934438002">
    <w:abstractNumId w:val="2"/>
  </w:num>
  <w:num w:numId="23" w16cid:durableId="1298292442">
    <w:abstractNumId w:val="1"/>
  </w:num>
  <w:num w:numId="24" w16cid:durableId="878123836">
    <w:abstractNumId w:val="0"/>
  </w:num>
  <w:num w:numId="25" w16cid:durableId="250093419">
    <w:abstractNumId w:val="34"/>
  </w:num>
  <w:num w:numId="26" w16cid:durableId="1979608207">
    <w:abstractNumId w:val="30"/>
  </w:num>
  <w:num w:numId="27" w16cid:durableId="1191454242">
    <w:abstractNumId w:val="37"/>
  </w:num>
  <w:num w:numId="28" w16cid:durableId="1765296483">
    <w:abstractNumId w:val="35"/>
  </w:num>
  <w:num w:numId="29" w16cid:durableId="2028947128">
    <w:abstractNumId w:val="28"/>
  </w:num>
  <w:num w:numId="30" w16cid:durableId="665666242">
    <w:abstractNumId w:val="31"/>
  </w:num>
  <w:num w:numId="31" w16cid:durableId="3480167">
    <w:abstractNumId w:val="36"/>
  </w:num>
  <w:num w:numId="32" w16cid:durableId="1689286953">
    <w:abstractNumId w:val="13"/>
  </w:num>
  <w:num w:numId="33" w16cid:durableId="403189442">
    <w:abstractNumId w:val="32"/>
  </w:num>
  <w:num w:numId="34" w16cid:durableId="1082751105">
    <w:abstractNumId w:val="14"/>
  </w:num>
  <w:num w:numId="35" w16cid:durableId="1180313142">
    <w:abstractNumId w:val="26"/>
  </w:num>
  <w:num w:numId="36" w16cid:durableId="125777019">
    <w:abstractNumId w:val="17"/>
  </w:num>
  <w:num w:numId="37" w16cid:durableId="299582114">
    <w:abstractNumId w:val="20"/>
  </w:num>
  <w:num w:numId="38" w16cid:durableId="159960626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34860"/>
    <w:rsid w:val="00041C2E"/>
    <w:rsid w:val="00043831"/>
    <w:rsid w:val="000449B8"/>
    <w:rsid w:val="00047CBA"/>
    <w:rsid w:val="000533FD"/>
    <w:rsid w:val="000619C1"/>
    <w:rsid w:val="00064F22"/>
    <w:rsid w:val="00066296"/>
    <w:rsid w:val="00077D47"/>
    <w:rsid w:val="000850FC"/>
    <w:rsid w:val="0008576E"/>
    <w:rsid w:val="00092ADA"/>
    <w:rsid w:val="00094EC9"/>
    <w:rsid w:val="000B40F7"/>
    <w:rsid w:val="000B7F14"/>
    <w:rsid w:val="000C63AA"/>
    <w:rsid w:val="000C7C9E"/>
    <w:rsid w:val="000F01E1"/>
    <w:rsid w:val="000F6FFD"/>
    <w:rsid w:val="00105A3E"/>
    <w:rsid w:val="00110FEB"/>
    <w:rsid w:val="0011799A"/>
    <w:rsid w:val="00117E16"/>
    <w:rsid w:val="001238E1"/>
    <w:rsid w:val="00125D7B"/>
    <w:rsid w:val="00143052"/>
    <w:rsid w:val="001450A6"/>
    <w:rsid w:val="001459C6"/>
    <w:rsid w:val="00147525"/>
    <w:rsid w:val="00153CB0"/>
    <w:rsid w:val="00156B8B"/>
    <w:rsid w:val="00161B28"/>
    <w:rsid w:val="0016449C"/>
    <w:rsid w:val="001773A8"/>
    <w:rsid w:val="0018715B"/>
    <w:rsid w:val="001943BC"/>
    <w:rsid w:val="00195585"/>
    <w:rsid w:val="001A0D6F"/>
    <w:rsid w:val="001B4B1C"/>
    <w:rsid w:val="001D2517"/>
    <w:rsid w:val="001E433E"/>
    <w:rsid w:val="001F5EB1"/>
    <w:rsid w:val="00203903"/>
    <w:rsid w:val="00210852"/>
    <w:rsid w:val="0021512D"/>
    <w:rsid w:val="00216BE9"/>
    <w:rsid w:val="0022318D"/>
    <w:rsid w:val="00225838"/>
    <w:rsid w:val="0022764B"/>
    <w:rsid w:val="002304A6"/>
    <w:rsid w:val="0023632F"/>
    <w:rsid w:val="0024196A"/>
    <w:rsid w:val="00245733"/>
    <w:rsid w:val="00264E72"/>
    <w:rsid w:val="00265755"/>
    <w:rsid w:val="002704D6"/>
    <w:rsid w:val="00274131"/>
    <w:rsid w:val="002743D0"/>
    <w:rsid w:val="002760B0"/>
    <w:rsid w:val="0028778F"/>
    <w:rsid w:val="00287EF5"/>
    <w:rsid w:val="002979F4"/>
    <w:rsid w:val="002A1580"/>
    <w:rsid w:val="002A563B"/>
    <w:rsid w:val="002B3CDD"/>
    <w:rsid w:val="002B4D34"/>
    <w:rsid w:val="002B5D13"/>
    <w:rsid w:val="002B6362"/>
    <w:rsid w:val="002D0297"/>
    <w:rsid w:val="002D4768"/>
    <w:rsid w:val="002E7C6F"/>
    <w:rsid w:val="00301B56"/>
    <w:rsid w:val="003054AD"/>
    <w:rsid w:val="00321F2E"/>
    <w:rsid w:val="003242B6"/>
    <w:rsid w:val="0033431A"/>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E3E7D"/>
    <w:rsid w:val="003F12D4"/>
    <w:rsid w:val="003F5C89"/>
    <w:rsid w:val="00411520"/>
    <w:rsid w:val="004144AD"/>
    <w:rsid w:val="004145F4"/>
    <w:rsid w:val="00424AE9"/>
    <w:rsid w:val="00426B18"/>
    <w:rsid w:val="00435EC5"/>
    <w:rsid w:val="00440983"/>
    <w:rsid w:val="00445101"/>
    <w:rsid w:val="004468FE"/>
    <w:rsid w:val="00446AB8"/>
    <w:rsid w:val="004576FA"/>
    <w:rsid w:val="00462B7E"/>
    <w:rsid w:val="00465D1A"/>
    <w:rsid w:val="00470C0E"/>
    <w:rsid w:val="00471EDC"/>
    <w:rsid w:val="00474B2E"/>
    <w:rsid w:val="00480036"/>
    <w:rsid w:val="00487404"/>
    <w:rsid w:val="00491466"/>
    <w:rsid w:val="004934E0"/>
    <w:rsid w:val="004949CC"/>
    <w:rsid w:val="00494A04"/>
    <w:rsid w:val="004A2E8B"/>
    <w:rsid w:val="004B008A"/>
    <w:rsid w:val="004B3FBB"/>
    <w:rsid w:val="004C1143"/>
    <w:rsid w:val="004C34C8"/>
    <w:rsid w:val="004C74FA"/>
    <w:rsid w:val="004D2F3E"/>
    <w:rsid w:val="004D47F7"/>
    <w:rsid w:val="004D5E37"/>
    <w:rsid w:val="004D6F02"/>
    <w:rsid w:val="004D736C"/>
    <w:rsid w:val="004E36E9"/>
    <w:rsid w:val="004E6F00"/>
    <w:rsid w:val="004F1AE4"/>
    <w:rsid w:val="004F6FA0"/>
    <w:rsid w:val="00523FDF"/>
    <w:rsid w:val="00524B16"/>
    <w:rsid w:val="005326B5"/>
    <w:rsid w:val="005379C7"/>
    <w:rsid w:val="005509C5"/>
    <w:rsid w:val="005552D2"/>
    <w:rsid w:val="005615A1"/>
    <w:rsid w:val="005648A5"/>
    <w:rsid w:val="00572821"/>
    <w:rsid w:val="005831A7"/>
    <w:rsid w:val="00592464"/>
    <w:rsid w:val="005A52D7"/>
    <w:rsid w:val="005B1856"/>
    <w:rsid w:val="005B24AC"/>
    <w:rsid w:val="005B467E"/>
    <w:rsid w:val="005B51A5"/>
    <w:rsid w:val="005C3016"/>
    <w:rsid w:val="005C3F6C"/>
    <w:rsid w:val="005C6788"/>
    <w:rsid w:val="005C6C0B"/>
    <w:rsid w:val="005D7AF2"/>
    <w:rsid w:val="005E3FB0"/>
    <w:rsid w:val="005E44C2"/>
    <w:rsid w:val="005F6E46"/>
    <w:rsid w:val="005F7D75"/>
    <w:rsid w:val="00607EF0"/>
    <w:rsid w:val="00613D21"/>
    <w:rsid w:val="00613D6C"/>
    <w:rsid w:val="006224C1"/>
    <w:rsid w:val="00645BE5"/>
    <w:rsid w:val="00653FB0"/>
    <w:rsid w:val="00655400"/>
    <w:rsid w:val="006612B2"/>
    <w:rsid w:val="00661AF6"/>
    <w:rsid w:val="00676ADD"/>
    <w:rsid w:val="006868ED"/>
    <w:rsid w:val="0069221F"/>
    <w:rsid w:val="00692A03"/>
    <w:rsid w:val="006A0D00"/>
    <w:rsid w:val="006A7601"/>
    <w:rsid w:val="006B25C1"/>
    <w:rsid w:val="006C0272"/>
    <w:rsid w:val="006C38FD"/>
    <w:rsid w:val="006C3D49"/>
    <w:rsid w:val="006D1203"/>
    <w:rsid w:val="006D1E46"/>
    <w:rsid w:val="006E0FB5"/>
    <w:rsid w:val="006E1EEC"/>
    <w:rsid w:val="006E6470"/>
    <w:rsid w:val="00707AB3"/>
    <w:rsid w:val="00711047"/>
    <w:rsid w:val="00716785"/>
    <w:rsid w:val="00726323"/>
    <w:rsid w:val="00726982"/>
    <w:rsid w:val="0073482C"/>
    <w:rsid w:val="00734885"/>
    <w:rsid w:val="00735B6D"/>
    <w:rsid w:val="0073649B"/>
    <w:rsid w:val="00737719"/>
    <w:rsid w:val="007405E7"/>
    <w:rsid w:val="00751060"/>
    <w:rsid w:val="00752202"/>
    <w:rsid w:val="007542C3"/>
    <w:rsid w:val="00755802"/>
    <w:rsid w:val="00756276"/>
    <w:rsid w:val="00763EAC"/>
    <w:rsid w:val="0077560F"/>
    <w:rsid w:val="007A00CD"/>
    <w:rsid w:val="007A0662"/>
    <w:rsid w:val="007A214D"/>
    <w:rsid w:val="007A309C"/>
    <w:rsid w:val="007B5C6B"/>
    <w:rsid w:val="007B698C"/>
    <w:rsid w:val="007C15F2"/>
    <w:rsid w:val="007C300C"/>
    <w:rsid w:val="007D0F9E"/>
    <w:rsid w:val="007F68AD"/>
    <w:rsid w:val="007F79B8"/>
    <w:rsid w:val="00801905"/>
    <w:rsid w:val="00803706"/>
    <w:rsid w:val="008146A2"/>
    <w:rsid w:val="00817841"/>
    <w:rsid w:val="00817A56"/>
    <w:rsid w:val="00821B7F"/>
    <w:rsid w:val="00826488"/>
    <w:rsid w:val="0085022C"/>
    <w:rsid w:val="0085203F"/>
    <w:rsid w:val="0085533E"/>
    <w:rsid w:val="00860CE6"/>
    <w:rsid w:val="008624CF"/>
    <w:rsid w:val="00870CDB"/>
    <w:rsid w:val="008871BD"/>
    <w:rsid w:val="00896132"/>
    <w:rsid w:val="00896618"/>
    <w:rsid w:val="0089672A"/>
    <w:rsid w:val="008A43C8"/>
    <w:rsid w:val="008C18FB"/>
    <w:rsid w:val="008C24DD"/>
    <w:rsid w:val="008C401B"/>
    <w:rsid w:val="008C7522"/>
    <w:rsid w:val="008D163C"/>
    <w:rsid w:val="008D7693"/>
    <w:rsid w:val="008E2DE2"/>
    <w:rsid w:val="008E5A36"/>
    <w:rsid w:val="008E77D0"/>
    <w:rsid w:val="008F2E4B"/>
    <w:rsid w:val="008F440B"/>
    <w:rsid w:val="009001A6"/>
    <w:rsid w:val="00906210"/>
    <w:rsid w:val="00910E42"/>
    <w:rsid w:val="009128B6"/>
    <w:rsid w:val="00914498"/>
    <w:rsid w:val="009210CF"/>
    <w:rsid w:val="00922A1A"/>
    <w:rsid w:val="00924410"/>
    <w:rsid w:val="00930E93"/>
    <w:rsid w:val="0093137A"/>
    <w:rsid w:val="009547D6"/>
    <w:rsid w:val="0095760E"/>
    <w:rsid w:val="009612EE"/>
    <w:rsid w:val="00962193"/>
    <w:rsid w:val="00970587"/>
    <w:rsid w:val="0098341A"/>
    <w:rsid w:val="00990F5A"/>
    <w:rsid w:val="00995A25"/>
    <w:rsid w:val="009A26FE"/>
    <w:rsid w:val="009B6C34"/>
    <w:rsid w:val="009C0662"/>
    <w:rsid w:val="009D462C"/>
    <w:rsid w:val="009D74AA"/>
    <w:rsid w:val="009E1F2D"/>
    <w:rsid w:val="009E58F8"/>
    <w:rsid w:val="009F0A9F"/>
    <w:rsid w:val="009F6AB6"/>
    <w:rsid w:val="00A01B15"/>
    <w:rsid w:val="00A04838"/>
    <w:rsid w:val="00A079AA"/>
    <w:rsid w:val="00A114C3"/>
    <w:rsid w:val="00A20100"/>
    <w:rsid w:val="00A20DE0"/>
    <w:rsid w:val="00A32A23"/>
    <w:rsid w:val="00A36C0C"/>
    <w:rsid w:val="00A40769"/>
    <w:rsid w:val="00A40F4C"/>
    <w:rsid w:val="00A41677"/>
    <w:rsid w:val="00A41AB3"/>
    <w:rsid w:val="00A51EE2"/>
    <w:rsid w:val="00A55826"/>
    <w:rsid w:val="00A57586"/>
    <w:rsid w:val="00A70AC6"/>
    <w:rsid w:val="00A82D26"/>
    <w:rsid w:val="00A84B61"/>
    <w:rsid w:val="00A84E61"/>
    <w:rsid w:val="00A86A3B"/>
    <w:rsid w:val="00A86F92"/>
    <w:rsid w:val="00A91D7C"/>
    <w:rsid w:val="00A93FD1"/>
    <w:rsid w:val="00A966C6"/>
    <w:rsid w:val="00AA07C9"/>
    <w:rsid w:val="00AA7B8F"/>
    <w:rsid w:val="00AB2B7B"/>
    <w:rsid w:val="00AB5CE8"/>
    <w:rsid w:val="00AC2578"/>
    <w:rsid w:val="00AE318E"/>
    <w:rsid w:val="00AE6683"/>
    <w:rsid w:val="00AE7C85"/>
    <w:rsid w:val="00AF6DB7"/>
    <w:rsid w:val="00B104C8"/>
    <w:rsid w:val="00B23494"/>
    <w:rsid w:val="00B31770"/>
    <w:rsid w:val="00B365B1"/>
    <w:rsid w:val="00B42871"/>
    <w:rsid w:val="00B4689A"/>
    <w:rsid w:val="00B50F59"/>
    <w:rsid w:val="00B5124A"/>
    <w:rsid w:val="00B64F44"/>
    <w:rsid w:val="00B7116F"/>
    <w:rsid w:val="00B76F28"/>
    <w:rsid w:val="00B83AD1"/>
    <w:rsid w:val="00B86F38"/>
    <w:rsid w:val="00BB7CE1"/>
    <w:rsid w:val="00BC62BF"/>
    <w:rsid w:val="00BE20B7"/>
    <w:rsid w:val="00BE4D1E"/>
    <w:rsid w:val="00BF5B4E"/>
    <w:rsid w:val="00BF5CC5"/>
    <w:rsid w:val="00C021C2"/>
    <w:rsid w:val="00C05B5D"/>
    <w:rsid w:val="00C21DA8"/>
    <w:rsid w:val="00C23401"/>
    <w:rsid w:val="00C24339"/>
    <w:rsid w:val="00C30B3B"/>
    <w:rsid w:val="00C42CED"/>
    <w:rsid w:val="00C44490"/>
    <w:rsid w:val="00C44F8B"/>
    <w:rsid w:val="00C461BA"/>
    <w:rsid w:val="00C47A1F"/>
    <w:rsid w:val="00C47B70"/>
    <w:rsid w:val="00C54996"/>
    <w:rsid w:val="00C5567C"/>
    <w:rsid w:val="00C57304"/>
    <w:rsid w:val="00C61563"/>
    <w:rsid w:val="00C6493C"/>
    <w:rsid w:val="00C74FB5"/>
    <w:rsid w:val="00C76EFA"/>
    <w:rsid w:val="00C77A09"/>
    <w:rsid w:val="00C80291"/>
    <w:rsid w:val="00C811D6"/>
    <w:rsid w:val="00C81EF9"/>
    <w:rsid w:val="00C86E8A"/>
    <w:rsid w:val="00C95CE2"/>
    <w:rsid w:val="00CB779D"/>
    <w:rsid w:val="00CC0FFD"/>
    <w:rsid w:val="00CC5766"/>
    <w:rsid w:val="00CF3AD4"/>
    <w:rsid w:val="00CF6EF3"/>
    <w:rsid w:val="00D033D7"/>
    <w:rsid w:val="00D06246"/>
    <w:rsid w:val="00D10398"/>
    <w:rsid w:val="00D15F93"/>
    <w:rsid w:val="00D22D29"/>
    <w:rsid w:val="00D26062"/>
    <w:rsid w:val="00D3051B"/>
    <w:rsid w:val="00D31BDD"/>
    <w:rsid w:val="00D35AF9"/>
    <w:rsid w:val="00D52BB5"/>
    <w:rsid w:val="00D632C1"/>
    <w:rsid w:val="00D73197"/>
    <w:rsid w:val="00D83AAD"/>
    <w:rsid w:val="00D85C60"/>
    <w:rsid w:val="00D94676"/>
    <w:rsid w:val="00D97A6F"/>
    <w:rsid w:val="00DB1A87"/>
    <w:rsid w:val="00DB48F7"/>
    <w:rsid w:val="00DB740C"/>
    <w:rsid w:val="00DD2638"/>
    <w:rsid w:val="00DD7403"/>
    <w:rsid w:val="00DE0454"/>
    <w:rsid w:val="00DF0B90"/>
    <w:rsid w:val="00DF1A7F"/>
    <w:rsid w:val="00DF27F0"/>
    <w:rsid w:val="00DF2A41"/>
    <w:rsid w:val="00DF6672"/>
    <w:rsid w:val="00DF7CCD"/>
    <w:rsid w:val="00DF7FB6"/>
    <w:rsid w:val="00E01B98"/>
    <w:rsid w:val="00E04778"/>
    <w:rsid w:val="00E14510"/>
    <w:rsid w:val="00E14902"/>
    <w:rsid w:val="00E15EC4"/>
    <w:rsid w:val="00E16CF8"/>
    <w:rsid w:val="00E17025"/>
    <w:rsid w:val="00E213C6"/>
    <w:rsid w:val="00E331AA"/>
    <w:rsid w:val="00E356F5"/>
    <w:rsid w:val="00E36394"/>
    <w:rsid w:val="00E40542"/>
    <w:rsid w:val="00E94CAC"/>
    <w:rsid w:val="00EA46F2"/>
    <w:rsid w:val="00EB2CC5"/>
    <w:rsid w:val="00EC324E"/>
    <w:rsid w:val="00EC6F0B"/>
    <w:rsid w:val="00EE263A"/>
    <w:rsid w:val="00EE3B2E"/>
    <w:rsid w:val="00EF16EF"/>
    <w:rsid w:val="00EF7C11"/>
    <w:rsid w:val="00F07B67"/>
    <w:rsid w:val="00F07BE3"/>
    <w:rsid w:val="00F2162D"/>
    <w:rsid w:val="00F34BBF"/>
    <w:rsid w:val="00F40785"/>
    <w:rsid w:val="00F41061"/>
    <w:rsid w:val="00F60836"/>
    <w:rsid w:val="00F65F61"/>
    <w:rsid w:val="00F9126D"/>
    <w:rsid w:val="00F92797"/>
    <w:rsid w:val="00F958CC"/>
    <w:rsid w:val="00FA6604"/>
    <w:rsid w:val="00FB109F"/>
    <w:rsid w:val="00FC2166"/>
    <w:rsid w:val="00FD221A"/>
    <w:rsid w:val="00FD26C5"/>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E531D8-4A12-4A76-9345-42BFE986C89D}">
  <ds:schemaRefs>
    <ds:schemaRef ds:uri="http://schemas.openxmlformats.org/officeDocument/2006/bibliography"/>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3172</Words>
  <Characters>18084</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OPPO0</cp:lastModifiedBy>
  <cp:revision>2</cp:revision>
  <cp:lastPrinted>2020-09-29T22:40:00Z</cp:lastPrinted>
  <dcterms:created xsi:type="dcterms:W3CDTF">2022-08-10T11:01:00Z</dcterms:created>
  <dcterms:modified xsi:type="dcterms:W3CDTF">2022-08-10T11:01:00Z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